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webextensions/taskpanes.xml" ContentType="application/vnd.ms-office.webextensiontaskpanes+xml"/>
  <Override PartName="/word/webextensions/webextension1.xml" ContentType="application/vnd.ms-office.webextension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microsoft.com/office/2011/relationships/webextensiontaskpanes" Target="word/webextensions/taskpanes.xml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sdt>
      <w:sdtPr>
        <w:rPr>
          <w:color w:val="FFFFFF" w:themeColor="background1"/>
          <w:sz w:val="44"/>
          <w:szCs w:val="44"/>
          <w:rtl/>
        </w:rPr>
        <w:id w:val="-486482133"/>
        <w:docPartObj>
          <w:docPartGallery w:val="Cover Pages"/>
          <w:docPartUnique/>
        </w:docPartObj>
      </w:sdtPr>
      <w:sdtEndPr/>
      <w:sdtContent>
        <w:p w:rsidR="00761551" w:rsidRDefault="008A657F" w:rsidP="00CC6A1E">
          <w:pPr>
            <w:bidi/>
            <w:rPr>
              <w:color w:val="FFFFFF" w:themeColor="background1"/>
              <w:sz w:val="44"/>
              <w:szCs w:val="44"/>
            </w:rPr>
          </w:pPr>
          <w:r>
            <w:rPr>
              <w:rFonts w:asciiTheme="majorHAnsi" w:eastAsiaTheme="majorEastAsia" w:hAnsiTheme="majorHAnsi" w:cs="B Nazanin"/>
              <w:b/>
              <w:bCs/>
              <w:noProof/>
              <w:sz w:val="36"/>
              <w:szCs w:val="36"/>
              <w:lang w:eastAsia="en-US" w:bidi="fa-IR"/>
            </w:rPr>
            <mc:AlternateContent>
              <mc:Choice Requires="wps">
                <w:drawing>
                  <wp:anchor distT="0" distB="0" distL="114300" distR="114300" simplePos="0" relativeHeight="251683840" behindDoc="0" locked="0" layoutInCell="1" allowOverlap="1" wp14:anchorId="1253E5EF" wp14:editId="37A8B992">
                    <wp:simplePos x="0" y="0"/>
                    <wp:positionH relativeFrom="column">
                      <wp:posOffset>1447800</wp:posOffset>
                    </wp:positionH>
                    <wp:positionV relativeFrom="paragraph">
                      <wp:posOffset>8764905</wp:posOffset>
                    </wp:positionV>
                    <wp:extent cx="5463540" cy="962109"/>
                    <wp:effectExtent l="0" t="133350" r="41910" b="200025"/>
                    <wp:wrapNone/>
                    <wp:docPr id="11" name="Freeform 11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/>
                          <wps:spPr>
                            <a:xfrm rot="21375672">
                              <a:off x="0" y="0"/>
                              <a:ext cx="5463540" cy="962109"/>
                            </a:xfrm>
                            <a:custGeom>
                              <a:avLst/>
                              <a:gdLst>
                                <a:gd name="connsiteX0" fmla="*/ 0 w 6457950"/>
                                <a:gd name="connsiteY0" fmla="*/ 106432 h 121672"/>
                                <a:gd name="connsiteX1" fmla="*/ 6457950 w 6457950"/>
                                <a:gd name="connsiteY1" fmla="*/ 121672 h 121672"/>
                                <a:gd name="connsiteX0" fmla="*/ 0 w 6118628"/>
                                <a:gd name="connsiteY0" fmla="*/ 157913 h 157913"/>
                                <a:gd name="connsiteX1" fmla="*/ 6118628 w 6118628"/>
                                <a:gd name="connsiteY1" fmla="*/ 95868 h 157913"/>
                                <a:gd name="connsiteX0" fmla="*/ 0 w 6118628"/>
                                <a:gd name="connsiteY0" fmla="*/ 140223 h 140223"/>
                                <a:gd name="connsiteX1" fmla="*/ 6118628 w 6118628"/>
                                <a:gd name="connsiteY1" fmla="*/ 78178 h 140223"/>
                                <a:gd name="connsiteX0" fmla="*/ 0 w 6681758"/>
                                <a:gd name="connsiteY0" fmla="*/ 70486 h 101117"/>
                                <a:gd name="connsiteX1" fmla="*/ 6681758 w 6681758"/>
                                <a:gd name="connsiteY1" fmla="*/ 101117 h 101117"/>
                                <a:gd name="connsiteX0" fmla="*/ 0 w 7129374"/>
                                <a:gd name="connsiteY0" fmla="*/ 50287 h 112026"/>
                                <a:gd name="connsiteX1" fmla="*/ 7129374 w 7129374"/>
                                <a:gd name="connsiteY1" fmla="*/ 112026 h 112026"/>
                                <a:gd name="connsiteX0" fmla="*/ 0 w 5176467"/>
                                <a:gd name="connsiteY0" fmla="*/ 101738 h 101738"/>
                                <a:gd name="connsiteX1" fmla="*/ 5176467 w 5176467"/>
                                <a:gd name="connsiteY1" fmla="*/ 88927 h 101738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</a:cxnLst>
                              <a:rect l="l" t="t" r="r" b="b"/>
                              <a:pathLst>
                                <a:path w="5176467" h="101738">
                                  <a:moveTo>
                                    <a:pt x="0" y="101738"/>
                                  </a:moveTo>
                                  <a:cubicBezTo>
                                    <a:pt x="2805893" y="95785"/>
                                    <a:pt x="4438597" y="-115543"/>
                                    <a:pt x="5176467" y="88927"/>
                                  </a:cubicBezTo>
                                </a:path>
                              </a:pathLst>
                            </a:custGeom>
                            <a:solidFill>
                              <a:schemeClr val="bg1"/>
                            </a:solidFill>
                            <a:ln>
                              <a:solidFill>
                                <a:srgbClr val="0000CC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a:graphicData>
                    </a:graphic>
                    <wp14:sizeRelH relativeFrom="margin">
                      <wp14:pctWidth>0</wp14:pctWidth>
                    </wp14:sizeRelH>
                    <wp14:sizeRelV relativeFrom="margin">
                      <wp14:pctHeight>0</wp14:pctHeight>
                    </wp14:sizeRelV>
                  </wp:anchor>
                </w:drawing>
              </mc:Choice>
              <mc:Fallback xmlns:w16se="http://schemas.microsoft.com/office/word/2015/wordml/symex" xmlns:cx="http://schemas.microsoft.com/office/drawing/2014/chartex">
                <w:pict>
                  <v:shape w14:anchorId="0DCFA0BA" id="Freeform 11" o:spid="_x0000_s1026" style="position:absolute;margin-left:114pt;margin-top:690.15pt;width:430.2pt;height:75.75pt;rotation:-245026fd;z-index:251683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5176467,10173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" path="m,101738c2805893,95785,4438597,-115543,5176467,88927e" fillcolor="white [3212]" strokecolor="#00c" strokeweight="1pt">
                    <v:stroke joinstyle="miter"/>
                    <v:path arrowok="t" o:connecttype="custom" o:connectlocs="0,962109;5463540,840959" o:connectangles="0,0"/>
                  </v:shape>
                </w:pict>
              </mc:Fallback>
            </mc:AlternateContent>
          </w:r>
          <w:r>
            <w:rPr>
              <w:rFonts w:asciiTheme="majorHAnsi" w:eastAsiaTheme="majorEastAsia" w:hAnsiTheme="majorHAnsi" w:cs="B Nazanin"/>
              <w:b/>
              <w:bCs/>
              <w:noProof/>
              <w:sz w:val="36"/>
              <w:szCs w:val="36"/>
              <w:lang w:eastAsia="en-US" w:bidi="fa-IR"/>
            </w:rPr>
            <mc:AlternateContent>
              <mc:Choice Requires="wps">
                <w:drawing>
                  <wp:anchor distT="0" distB="0" distL="114300" distR="114300" simplePos="0" relativeHeight="251685888" behindDoc="0" locked="0" layoutInCell="1" allowOverlap="1" wp14:anchorId="4C8A2D90" wp14:editId="6C02DDC7">
                    <wp:simplePos x="0" y="0"/>
                    <wp:positionH relativeFrom="column">
                      <wp:posOffset>335280</wp:posOffset>
                    </wp:positionH>
                    <wp:positionV relativeFrom="paragraph">
                      <wp:posOffset>-597535</wp:posOffset>
                    </wp:positionV>
                    <wp:extent cx="883920" cy="10226040"/>
                    <wp:effectExtent l="1143000" t="0" r="11430" b="22860"/>
                    <wp:wrapNone/>
                    <wp:docPr id="13" name="Curved Connector 13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CnPr/>
                          <wps:spPr>
                            <a:xfrm>
                              <a:off x="0" y="0"/>
                              <a:ext cx="883920" cy="10226040"/>
                            </a:xfrm>
                            <a:prstGeom prst="curvedConnector3">
                              <a:avLst>
                                <a:gd name="adj1" fmla="val -127662"/>
                              </a:avLst>
                            </a:prstGeom>
                            <a:ln>
                              <a:solidFill>
                                <a:srgbClr val="0000CC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a:graphicData>
                    </a:graphic>
                    <wp14:sizeRelH relativeFrom="margin">
                      <wp14:pctWidth>0</wp14:pctWidth>
                    </wp14:sizeRelH>
                    <wp14:sizeRelV relativeFrom="margin">
                      <wp14:pctHeight>0</wp14:pctHeight>
                    </wp14:sizeRelV>
                  </wp:anchor>
                </w:drawing>
              </mc:Choice>
              <mc:Fallback xmlns:w16se="http://schemas.microsoft.com/office/word/2015/wordml/symex" xmlns:cx="http://schemas.microsoft.com/office/drawing/2014/chartex">
                <w:pict>
                  <v:shapetype w14:anchorId="6B49C132" id="_x0000_t38" coordsize="21600,21600" o:spt="38" o:oned="t" path="m,c@0,0@1,5400@1,10800@1,16200@2,21600,21600,21600e" filled="f">
                    <v:formulas>
                      <v:f eqn="mid #0 0"/>
                      <v:f eqn="val #0"/>
                      <v:f eqn="mid #0 21600"/>
                    </v:formulas>
                    <v:path arrowok="t" fillok="f" o:connecttype="none"/>
                    <v:handles>
                      <v:h position="#0,center"/>
                    </v:handles>
                    <o:lock v:ext="edit" shapetype="t"/>
                  </v:shapetype>
                  <v:shape id="Curved Connector 13" o:spid="_x0000_s1026" type="#_x0000_t38" style="position:absolute;margin-left:26.4pt;margin-top:-47.05pt;width:69.6pt;height:805.2pt;z-index:25168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" adj="-27575" strokecolor="#00c" strokeweight=".5pt">
                    <v:stroke joinstyle="miter"/>
                  </v:shape>
                </w:pict>
              </mc:Fallback>
            </mc:AlternateContent>
          </w:r>
          <w:r>
            <w:rPr>
              <w:rFonts w:asciiTheme="majorHAnsi" w:eastAsiaTheme="majorEastAsia" w:hAnsiTheme="majorHAnsi" w:cs="B Nazanin"/>
              <w:b/>
              <w:bCs/>
              <w:noProof/>
              <w:sz w:val="36"/>
              <w:szCs w:val="36"/>
              <w:lang w:eastAsia="en-US" w:bidi="fa-IR"/>
            </w:rPr>
            <mc:AlternateContent>
              <mc:Choice Requires="wps">
                <w:drawing>
                  <wp:anchor distT="0" distB="0" distL="114300" distR="114300" simplePos="0" relativeHeight="251684864" behindDoc="0" locked="0" layoutInCell="1" allowOverlap="1" wp14:anchorId="27D73A2B" wp14:editId="06DF4BA2">
                    <wp:simplePos x="0" y="0"/>
                    <wp:positionH relativeFrom="column">
                      <wp:posOffset>2004060</wp:posOffset>
                    </wp:positionH>
                    <wp:positionV relativeFrom="paragraph">
                      <wp:posOffset>9506585</wp:posOffset>
                    </wp:positionV>
                    <wp:extent cx="914400" cy="914400"/>
                    <wp:effectExtent l="0" t="0" r="19050" b="19050"/>
                    <wp:wrapNone/>
                    <wp:docPr id="12" name="Curved Connector 12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CnPr/>
                          <wps:spPr>
                            <a:xfrm>
                              <a:off x="0" y="0"/>
                              <a:ext cx="914400" cy="914400"/>
                            </a:xfrm>
                            <a:prstGeom prst="curvedConnector3">
                              <a:avLst/>
                            </a:prstGeom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a:graphicData>
                    </a:graphic>
                  </wp:anchor>
                </w:drawing>
              </mc:Choice>
              <mc:Fallback xmlns:w16se="http://schemas.microsoft.com/office/word/2015/wordml/symex" xmlns:cx="http://schemas.microsoft.com/office/drawing/2014/chartex">
                <w:pict>
                  <v:shape w14:anchorId="03D683E9" id="Curved Connector 12" o:spid="_x0000_s1026" type="#_x0000_t38" style="position:absolute;margin-left:157.8pt;margin-top:748.55pt;width:1in;height:1in;z-index:2516848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" adj="10800" strokecolor="#ddd [3204]" strokeweight=".5pt">
                    <v:stroke joinstyle="miter"/>
                  </v:shape>
                </w:pict>
              </mc:Fallback>
            </mc:AlternateContent>
          </w:r>
          <w:r>
            <w:rPr>
              <w:rFonts w:asciiTheme="majorHAnsi" w:eastAsiaTheme="majorEastAsia" w:hAnsiTheme="majorHAnsi" w:cs="B Nazanin"/>
              <w:b/>
              <w:bCs/>
              <w:noProof/>
              <w:sz w:val="36"/>
              <w:szCs w:val="36"/>
              <w:lang w:eastAsia="en-US" w:bidi="fa-IR"/>
            </w:rPr>
            <mc:AlternateContent>
              <mc:Choice Requires="wps">
                <w:drawing>
                  <wp:anchor distT="0" distB="0" distL="114300" distR="114300" simplePos="0" relativeHeight="251678720" behindDoc="0" locked="0" layoutInCell="1" allowOverlap="1" wp14:anchorId="5C6E843B" wp14:editId="16D3B097">
                    <wp:simplePos x="0" y="0"/>
                    <wp:positionH relativeFrom="column">
                      <wp:posOffset>-193675</wp:posOffset>
                    </wp:positionH>
                    <wp:positionV relativeFrom="paragraph">
                      <wp:posOffset>1559560</wp:posOffset>
                    </wp:positionV>
                    <wp:extent cx="1566580" cy="1078217"/>
                    <wp:effectExtent l="0" t="0" r="0" b="0"/>
                    <wp:wrapNone/>
                    <wp:docPr id="32" name="Text Box 32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 txBox="1"/>
                          <wps:spPr>
                            <a:xfrm>
                              <a:off x="0" y="0"/>
                              <a:ext cx="1566580" cy="1078217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:rsidR="003C0A3C" w:rsidRPr="00CC6A1E" w:rsidRDefault="003C0A3C" w:rsidP="00CC6A1E">
                                <w:pPr>
                                  <w:bidi/>
                                  <w:rPr>
                                    <w:sz w:val="18"/>
                                    <w:szCs w:val="18"/>
                                    <w:lang w:bidi="fa-IR"/>
                                  </w:rPr>
                                </w:pPr>
                                <w:r w:rsidRPr="00CC6A1E">
                                  <w:rPr>
                                    <w:rFonts w:hint="cs"/>
                                    <w:sz w:val="18"/>
                                    <w:szCs w:val="18"/>
                                    <w:rtl/>
                                    <w:lang w:bidi="fa-IR"/>
                                  </w:rPr>
                                  <w:t>عکس :احسان رسولی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a:graphicData>
                    </a:graphic>
                    <wp14:sizeRelH relativeFrom="margin">
                      <wp14:pctWidth>0</wp14:pctWidth>
                    </wp14:sizeRelH>
                    <wp14:sizeRelV relativeFrom="margin">
                      <wp14:pctHeight>0</wp14:pctHeight>
                    </wp14:sizeRelV>
                  </wp:anchor>
                </w:drawing>
              </mc:Choice>
              <mc:Fallback xmlns:w16se="http://schemas.microsoft.com/office/word/2015/wordml/symex" xmlns:cx="http://schemas.microsoft.com/office/drawing/2014/chartex">
                <w:pict>
                  <v:shapetype w14:anchorId="5C6E843B" id="_x0000_t202" coordsize="21600,21600" o:spt="202" path="m,l,21600r21600,l21600,xe">
                    <v:stroke joinstyle="miter"/>
                    <v:path gradientshapeok="t" o:connecttype="rect"/>
                  </v:shapetype>
                  <v:shape id="Text Box 32" o:spid="_x0000_s1026" type="#_x0000_t202" style="position:absolute;left:0;text-align:left;margin-left:-15.25pt;margin-top:122.8pt;width:123.35pt;height:84.9pt;z-index:25167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" filled="f" stroked="f" strokeweight=".5pt">
                    <v:textbox>
                      <w:txbxContent>
                        <w:p w:rsidR="003C0A3C" w:rsidRPr="00CC6A1E" w:rsidRDefault="003C0A3C" w:rsidP="00CC6A1E">
                          <w:pPr>
                            <w:bidi/>
                            <w:rPr>
                              <w:sz w:val="18"/>
                              <w:szCs w:val="18"/>
                              <w:lang w:bidi="fa-IR"/>
                            </w:rPr>
                          </w:pPr>
                          <w:r w:rsidRPr="00CC6A1E">
                            <w:rPr>
                              <w:rFonts w:hint="cs"/>
                              <w:sz w:val="18"/>
                              <w:szCs w:val="18"/>
                              <w:rtl/>
                              <w:lang w:bidi="fa-IR"/>
                            </w:rPr>
                            <w:t>عکس :احسان رسولی</w:t>
                          </w:r>
                        </w:p>
                      </w:txbxContent>
                    </v:textbox>
                  </v:shape>
                </w:pict>
              </mc:Fallback>
            </mc:AlternateContent>
          </w:r>
          <w:r w:rsidR="00325223">
            <w:rPr>
              <w:rFonts w:asciiTheme="majorHAnsi" w:eastAsiaTheme="majorEastAsia" w:hAnsiTheme="majorHAnsi" w:cs="B Nazanin"/>
              <w:b/>
              <w:bCs/>
              <w:noProof/>
              <w:sz w:val="36"/>
              <w:szCs w:val="36"/>
              <w:lang w:eastAsia="en-US" w:bidi="fa-IR"/>
            </w:rPr>
            <mc:AlternateContent>
              <mc:Choice Requires="wps">
                <w:drawing>
                  <wp:anchor distT="0" distB="0" distL="114300" distR="114300" simplePos="0" relativeHeight="251679744" behindDoc="0" locked="0" layoutInCell="1" allowOverlap="1" wp14:anchorId="6155E2C9" wp14:editId="36EA2E5C">
                    <wp:simplePos x="0" y="0"/>
                    <wp:positionH relativeFrom="column">
                      <wp:posOffset>2927716</wp:posOffset>
                    </wp:positionH>
                    <wp:positionV relativeFrom="paragraph">
                      <wp:posOffset>6282954</wp:posOffset>
                    </wp:positionV>
                    <wp:extent cx="2901061" cy="375291"/>
                    <wp:effectExtent l="0" t="0" r="0" b="5715"/>
                    <wp:wrapNone/>
                    <wp:docPr id="36" name="Text Box 36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 txBox="1"/>
                          <wps:spPr>
                            <a:xfrm>
                              <a:off x="0" y="0"/>
                              <a:ext cx="2901061" cy="375291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:rsidR="003C0A3C" w:rsidRDefault="003C0A3C" w:rsidP="00CC6A1E">
                                <w:pPr>
                                  <w:bidi/>
                                  <w:rPr>
                                    <w:rtl/>
                                    <w:lang w:bidi="fa-IR"/>
                                    <w14:textOutline w14:w="9525" w14:cap="rnd" w14:cmpd="sng" w14:algn="ctr">
                                      <w14:noFill/>
                                      <w14:prstDash w14:val="solid"/>
                                      <w14:bevel/>
                                    </w14:textOutline>
                                  </w:rPr>
                                </w:pPr>
                              </w:p>
                              <w:p w:rsidR="008A657F" w:rsidRPr="00CC6A1E" w:rsidRDefault="008A657F" w:rsidP="008A657F">
                                <w:pPr>
                                  <w:bidi/>
                                  <w:rPr>
                                    <w:lang w:bidi="fa-IR"/>
                                    <w14:textOutline w14:w="9525" w14:cap="rnd" w14:cmpd="sng" w14:algn="ctr">
                                      <w14:noFill/>
                                      <w14:prstDash w14:val="solid"/>
                                      <w14:bevel/>
                                    </w14:textOutline>
                                  </w:rPr>
                                </w:pPr>
                                <w:r>
                                  <w:rPr>
                                    <w:rFonts w:hint="cs"/>
                                    <w:rtl/>
                                    <w:lang w:bidi="fa-IR"/>
                                    <w14:textOutline w14:w="9525" w14:cap="rnd" w14:cmpd="sng" w14:algn="ctr">
                                      <w14:noFill/>
                                      <w14:prstDash w14:val="solid"/>
                                      <w14:bevel/>
                                    </w14:textOutline>
                                  </w:rPr>
                                  <w:t>ژگ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a:graphicData>
                    </a:graphic>
                  </wp:anchor>
                </w:drawing>
              </mc:Choice>
              <mc:Fallback xmlns:w16se="http://schemas.microsoft.com/office/word/2015/wordml/symex" xmlns:cx="http://schemas.microsoft.com/office/drawing/2014/chartex">
                <w:pict>
                  <v:shape w14:anchorId="6155E2C9" id="Text Box 36" o:spid="_x0000_s1027" type="#_x0000_t202" style="position:absolute;left:0;text-align:left;margin-left:230.55pt;margin-top:494.7pt;width:228.45pt;height:29.55pt;z-index:2516797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" filled="f" stroked="f" strokeweight=".5pt">
                    <v:textbox>
                      <w:txbxContent>
                        <w:p w:rsidR="003C0A3C" w:rsidRDefault="003C0A3C" w:rsidP="00CC6A1E">
                          <w:pPr>
                            <w:bidi/>
                            <w:rPr>
                              <w:rtl/>
                              <w:lang w:bidi="fa-IR"/>
                              <w14:textOutline w14:w="9525" w14:cap="rnd" w14:cmpd="sng" w14:algn="ctr">
                                <w14:noFill/>
                                <w14:prstDash w14:val="solid"/>
                                <w14:bevel/>
                              </w14:textOutline>
                            </w:rPr>
                          </w:pPr>
                        </w:p>
                        <w:p w:rsidR="008A657F" w:rsidRPr="00CC6A1E" w:rsidRDefault="008A657F" w:rsidP="008A657F">
                          <w:pPr>
                            <w:bidi/>
                            <w:rPr>
                              <w:lang w:bidi="fa-IR"/>
                              <w14:textOutline w14:w="9525" w14:cap="rnd" w14:cmpd="sng" w14:algn="ctr">
                                <w14:noFill/>
                                <w14:prstDash w14:val="solid"/>
                                <w14:bevel/>
                              </w14:textOutline>
                            </w:rPr>
                          </w:pPr>
                          <w:r>
                            <w:rPr>
                              <w:rFonts w:hint="cs"/>
                              <w:rtl/>
                              <w:lang w:bidi="fa-IR"/>
                              <w14:textOutline w14:w="9525" w14:cap="rnd" w14:cmpd="sng" w14:algn="ctr">
                                <w14:noFill/>
                                <w14:prstDash w14:val="solid"/>
                                <w14:bevel/>
                              </w14:textOutline>
                            </w:rPr>
                            <w:t>ژگ</w:t>
                          </w:r>
                        </w:p>
                      </w:txbxContent>
                    </v:textbox>
                  </v:shape>
                </w:pict>
              </mc:Fallback>
            </mc:AlternateContent>
          </w:r>
          <w:r w:rsidR="00761551" w:rsidRPr="00761551">
            <w:rPr>
              <w:rFonts w:asciiTheme="majorHAnsi" w:eastAsiaTheme="majorEastAsia" w:hAnsiTheme="majorHAnsi" w:cs="B Nazanin"/>
              <w:b/>
              <w:bCs/>
              <w:noProof/>
              <w:sz w:val="36"/>
              <w:szCs w:val="36"/>
              <w:lang w:eastAsia="en-US" w:bidi="fa-IR"/>
            </w:rPr>
            <mc:AlternateContent>
              <mc:Choice Requires="wps">
                <w:drawing>
                  <wp:anchor distT="0" distB="0" distL="114300" distR="114300" simplePos="0" relativeHeight="251677696" behindDoc="0" locked="0" layoutInCell="1" allowOverlap="1" wp14:anchorId="12C1488A" wp14:editId="1C08905B">
                    <wp:simplePos x="0" y="0"/>
                    <wp:positionH relativeFrom="page">
                      <wp:align>center</wp:align>
                    </wp:positionH>
                    <wp:positionV relativeFrom="page">
                      <wp:align>center</wp:align>
                    </wp:positionV>
                    <wp:extent cx="1712890" cy="3840480"/>
                    <wp:effectExtent l="0" t="0" r="1270" b="0"/>
                    <wp:wrapNone/>
                    <wp:docPr id="138" name="Text Box 138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 txBox="1"/>
                          <wps:spPr>
                            <a:xfrm>
                              <a:off x="0" y="0"/>
                              <a:ext cx="1712890" cy="3840480"/>
                            </a:xfrm>
                            <a:prstGeom prst="rect">
                              <a:avLst/>
                            </a:prstGeom>
                            <a:solidFill>
                              <a:schemeClr val="lt1"/>
                            </a:solidFill>
                            <a:ln w="6350">
                              <a:noFill/>
                            </a:ln>
                            <a:effectLst/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tbl>
                                <w:tblPr>
                                  <w:tblW w:w="5000" w:type="pct"/>
                                  <w:jc w:val="center"/>
                                  <w:tblBorders>
                                    <w:insideV w:val="single" w:sz="12" w:space="0" w:color="B2B2B2" w:themeColor="accent2"/>
                                  </w:tblBorders>
                                  <w:tblCellMar>
                                    <w:top w:w="1296" w:type="dxa"/>
                                    <w:left w:w="360" w:type="dxa"/>
                                    <w:bottom w:w="1296" w:type="dxa"/>
                                    <w:right w:w="360" w:type="dxa"/>
                                  </w:tblCellMar>
                                  <w:tblLook w:val="04A0" w:firstRow="1" w:lastRow="0" w:firstColumn="1" w:lastColumn="0" w:noHBand="0" w:noVBand="1"/>
                                </w:tblPr>
                                <w:tblGrid>
                                  <w:gridCol w:w="9751"/>
                                  <w:gridCol w:w="1755"/>
                                </w:tblGrid>
                                <w:tr w:rsidR="003C0A3C">
                                  <w:trPr>
                                    <w:jc w:val="center"/>
                                  </w:trPr>
                                  <w:tc>
                                    <w:tcPr>
                                      <w:tcW w:w="2568" w:type="pct"/>
                                      <w:vAlign w:val="center"/>
                                    </w:tcPr>
                                    <w:p w:rsidR="003C0A3C" w:rsidRDefault="003C0A3C">
                                      <w:pPr>
                                        <w:jc w:val="right"/>
                                      </w:pPr>
                                      <w:r>
                                        <w:rPr>
                                          <w:noProof/>
                                          <w:lang w:eastAsia="en-US" w:bidi="fa-IR"/>
                                        </w:rPr>
                                        <w:drawing>
                                          <wp:inline distT="0" distB="0" distL="0" distR="0" wp14:anchorId="6DE915D8" wp14:editId="21F7E1ED">
                                            <wp:extent cx="5277485" cy="3538454"/>
                                            <wp:effectExtent l="0" t="0" r="0" b="5080"/>
                                            <wp:docPr id="139" name="Picture 139"/>
                                            <wp:cNvGraphicFramePr>
                                              <a:graphicFrameLocks xmlns:a="http://schemas.openxmlformats.org/drawingml/2006/main" noChangeAspect="1"/>
                                            </wp:cNvGraphicFramePr>
                                            <a:graphic xmlns:a="http://schemas.openxmlformats.org/drawingml/2006/main">
                                              <a:graphicData uri="http://schemas.openxmlformats.org/drawingml/2006/picture">
                                                <pic:pic xmlns:pic="http://schemas.openxmlformats.org/drawingml/2006/picture">
                                                  <pic:nvPicPr>
                                                    <pic:cNvPr id="2" name="tree crop.jpg"/>
                                                    <pic:cNvPicPr/>
                                                  </pic:nvPicPr>
                                                  <pic:blipFill rotWithShape="1">
                                                    <a:blip r:embed="rId9">
                                                      <a:extLst>
                                                        <a:ext uri="{28A0092B-C50C-407E-A947-70E740481C1C}">
                                                          <a14:useLocalDpi xmlns:a14="http://schemas.microsoft.com/office/drawing/2010/main" val="0"/>
                                                        </a:ext>
                                                      </a:extLst>
                                                    </a:blip>
                                                    <a:srcRect b="4235"/>
                                                    <a:stretch/>
                                                  </pic:blipFill>
                                                  <pic:spPr bwMode="auto">
                                                    <a:xfrm>
                                                      <a:off x="0" y="0"/>
                                                      <a:ext cx="5312216" cy="3561741"/>
                                                    </a:xfrm>
                                                    <a:prstGeom prst="rect">
                                                      <a:avLst/>
                                                    </a:prstGeom>
                                                    <a:ln>
                                                      <a:noFill/>
                                                    </a:ln>
                                                    <a:extLst>
                                                      <a:ext uri="{53640926-AAD7-44D8-BBD7-CCE9431645EC}">
                                                        <a14:shadowObscured xmlns:a14="http://schemas.microsoft.com/office/drawing/2010/main"/>
                                                      </a:ext>
                                                    </a:extLst>
                                                  </pic:spPr>
                                                </pic:pic>
                                              </a:graphicData>
                                            </a:graphic>
                                          </wp:inline>
                                        </w:drawing>
                                      </w:r>
                                    </w:p>
                                    <w:sdt>
                                      <w:sdtPr>
                                        <w:rPr>
                                          <w:rFonts w:cs="B Titr"/>
                                          <w:caps/>
                                          <w:color w:val="0000CC"/>
                                          <w:sz w:val="96"/>
                                          <w:szCs w:val="96"/>
                                        </w:rPr>
                                        <w:alias w:val="Title"/>
                                        <w:tag w:val=""/>
                                        <w:id w:val="-438379639"/>
                                        <w:dataBinding w:prefixMappings="xmlns:ns0='http://purl.org/dc/elements/1.1/' xmlns:ns1='http://schemas.openxmlformats.org/package/2006/metadata/core-properties' " w:xpath="/ns1:coreProperties[1]/ns0:title[1]" w:storeItemID="{6C3C8BC8-F283-45AE-878A-BAB7291924A1}"/>
                                        <w:text/>
                                      </w:sdtPr>
                                      <w:sdtEndPr/>
                                      <w:sdtContent>
                                        <w:p w:rsidR="003C0A3C" w:rsidRPr="009F5592" w:rsidRDefault="003C0A3C" w:rsidP="009F5592">
                                          <w:pPr>
                                            <w:pStyle w:val="NoSpacing"/>
                                            <w:spacing w:line="312" w:lineRule="auto"/>
                                            <w:jc w:val="center"/>
                                            <w:rPr>
                                              <w:rFonts w:cs="B Titr"/>
                                              <w:caps/>
                                              <w:color w:val="0000CC"/>
                                              <w:sz w:val="96"/>
                                              <w:szCs w:val="96"/>
                                            </w:rPr>
                                          </w:pPr>
                                          <w:r w:rsidRPr="009F5592">
                                            <w:rPr>
                                              <w:rFonts w:cs="B Titr" w:hint="cs"/>
                                              <w:caps/>
                                              <w:color w:val="0000CC"/>
                                              <w:sz w:val="96"/>
                                              <w:szCs w:val="96"/>
                                              <w:rtl/>
                                              <w:lang w:bidi="fa-IR"/>
                                            </w:rPr>
                                            <w:t>سی تیر در گذر زمان</w:t>
                                          </w:r>
                                        </w:p>
                                      </w:sdtContent>
                                    </w:sdt>
                                    <w:sdt>
                                      <w:sdtPr>
                                        <w:rPr>
                                          <w:color w:val="000000" w:themeColor="text1"/>
                                        </w:rPr>
                                        <w:alias w:val="Subtitle"/>
                                        <w:tag w:val=""/>
                                        <w:id w:val="1354072561"/>
                                        <w:showingPlcHdr/>
                                        <w:dataBinding w:prefixMappings="xmlns:ns0='http://purl.org/dc/elements/1.1/' xmlns:ns1='http://schemas.openxmlformats.org/package/2006/metadata/core-properties' " w:xpath="/ns1:coreProperties[1]/ns0:subject[1]" w:storeItemID="{6C3C8BC8-F283-45AE-878A-BAB7291924A1}"/>
                                        <w:text/>
                                      </w:sdtPr>
                                      <w:sdtEndPr/>
                                      <w:sdtContent>
                                        <w:p w:rsidR="003C0A3C" w:rsidRDefault="003C0A3C" w:rsidP="00CC6A1E">
                                          <w:pPr>
                                            <w:ind w:firstLine="0"/>
                                          </w:pPr>
                                          <w:r>
                                            <w:rPr>
                                              <w:color w:val="000000" w:themeColor="text1"/>
                                            </w:rPr>
                                            <w:t xml:space="preserve">     </w:t>
                                          </w:r>
                                        </w:p>
                                      </w:sdtContent>
                                    </w:sdt>
                                  </w:tc>
                                  <w:tc>
                                    <w:tcPr>
                                      <w:tcW w:w="2432" w:type="pct"/>
                                      <w:vAlign w:val="center"/>
                                    </w:tcPr>
                                    <w:sdt>
                                      <w:sdtPr>
                                        <w:rPr>
                                          <w:color w:val="000000" w:themeColor="text1"/>
                                          <w:sz w:val="20"/>
                                          <w:szCs w:val="20"/>
                                          <w:lang w:bidi="fa-IR"/>
                                        </w:rPr>
                                        <w:alias w:val="Abstract"/>
                                        <w:tag w:val=""/>
                                        <w:id w:val="-2036181933"/>
                                        <w:showingPlcHdr/>
                                        <w:dataBinding w:prefixMappings="xmlns:ns0='http://schemas.microsoft.com/office/2006/coverPageProps' " w:xpath="/ns0:CoverPageProperties[1]/ns0:Abstract[1]" w:storeItemID="{55AF091B-3C7A-41E3-B477-F2FDAA23CFDA}"/>
                                        <w:text/>
                                      </w:sdtPr>
                                      <w:sdtEndPr/>
                                      <w:sdtContent>
                                        <w:p w:rsidR="003C0A3C" w:rsidRPr="00CC6A1E" w:rsidRDefault="003C0A3C" w:rsidP="00CC6A1E">
                                          <w:pPr>
                                            <w:ind w:firstLine="0"/>
                                            <w:rPr>
                                              <w:color w:val="000000" w:themeColor="text1"/>
                                              <w:sz w:val="20"/>
                                              <w:szCs w:val="20"/>
                                            </w:rPr>
                                          </w:pPr>
                                          <w:r>
                                            <w:rPr>
                                              <w:color w:val="000000" w:themeColor="text1"/>
                                              <w:sz w:val="20"/>
                                              <w:szCs w:val="20"/>
                                              <w:lang w:bidi="fa-IR"/>
                                            </w:rPr>
                                            <w:t xml:space="preserve">     </w:t>
                                          </w:r>
                                        </w:p>
                                      </w:sdtContent>
                                    </w:sdt>
                                    <w:p w:rsidR="003C0A3C" w:rsidRPr="00CC6A1E" w:rsidRDefault="003C0A3C" w:rsidP="00761551">
                                      <w:pPr>
                                        <w:pStyle w:val="NoSpacing"/>
                                        <w:rPr>
                                          <w:sz w:val="20"/>
                                          <w:szCs w:val="20"/>
                                        </w:rPr>
                                      </w:pPr>
                                    </w:p>
                                  </w:tc>
                                </w:tr>
                              </w:tbl>
                              <w:p w:rsidR="003C0A3C" w:rsidRDefault="003C0A3C"/>
                            </w:txbxContent>
                          </wps:txbx>
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a:graphicData>
                    </a:graphic>
                    <wp14:sizeRelH relativeFrom="page">
                      <wp14:pctWidth>94100</wp14:pctWidth>
                    </wp14:sizeRelH>
                    <wp14:sizeRelV relativeFrom="page">
                      <wp14:pctHeight>77300</wp14:pctHeight>
                    </wp14:sizeRelV>
                  </wp:anchor>
                </w:drawing>
              </mc:Choice>
              <mc:Fallback>
                <w:pict>
                  <v:shapetype w14:anchorId="12C1488A" id="_x0000_t202" coordsize="21600,21600" o:spt="202" path="m,l,21600r21600,l21600,xe">
                    <v:stroke joinstyle="miter"/>
                    <v:path gradientshapeok="t" o:connecttype="rect"/>
                  </v:shapetype>
                  <v:shape id="Text Box 138" o:spid="_x0000_s1028" type="#_x0000_t202" style="position:absolute;left:0;text-align:left;margin-left:0;margin-top:0;width:134.85pt;height:302.4pt;z-index:251677696;visibility:visible;mso-wrap-style:square;mso-width-percent:941;mso-height-percent:773;mso-wrap-distance-left:9pt;mso-wrap-distance-top:0;mso-wrap-distance-right:9pt;mso-wrap-distance-bottom:0;mso-position-horizontal:center;mso-position-horizontal-relative:page;mso-position-vertical:center;mso-position-vertical-relative:page;mso-width-percent:941;mso-height-percent:773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" fillcolor="white [3201]" stroked="f" strokeweight=".5pt">
                    <v:textbox inset="0,0,0,0">
                      <w:txbxContent>
                        <w:tbl>
                          <w:tblPr>
                            <w:tblW w:w="5000" w:type="pct"/>
                            <w:jc w:val="center"/>
                            <w:tblBorders>
                              <w:insideV w:val="single" w:sz="12" w:space="0" w:color="B2B2B2" w:themeColor="accent2"/>
                            </w:tblBorders>
                            <w:tblCellMar>
                              <w:top w:w="1296" w:type="dxa"/>
                              <w:left w:w="360" w:type="dxa"/>
                              <w:bottom w:w="1296" w:type="dxa"/>
                              <w:right w:w="360" w:type="dxa"/>
                            </w:tblCellMar>
                            <w:tblLook w:val="04A0" w:firstRow="1" w:lastRow="0" w:firstColumn="1" w:lastColumn="0" w:noHBand="0" w:noVBand="1"/>
                          </w:tblPr>
                          <w:tblGrid>
                            <w:gridCol w:w="9751"/>
                            <w:gridCol w:w="1755"/>
                          </w:tblGrid>
                          <w:tr w:rsidR="003C0A3C">
                            <w:trPr>
                              <w:jc w:val="center"/>
                            </w:trPr>
                            <w:tc>
                              <w:tcPr>
                                <w:tcW w:w="2568" w:type="pct"/>
                                <w:vAlign w:val="center"/>
                              </w:tcPr>
                              <w:p w:rsidR="003C0A3C" w:rsidRDefault="003C0A3C">
                                <w:pPr>
                                  <w:jc w:val="right"/>
                                </w:pPr>
                                <w:r>
                                  <w:rPr>
                                    <w:noProof/>
                                    <w:lang w:eastAsia="en-US" w:bidi="fa-IR"/>
                                  </w:rPr>
                                  <w:drawing>
                                    <wp:inline distT="0" distB="0" distL="0" distR="0" wp14:anchorId="6DE915D8" wp14:editId="21F7E1ED">
                                      <wp:extent cx="5277485" cy="3538454"/>
                                      <wp:effectExtent l="0" t="0" r="0" b="5080"/>
                                      <wp:docPr id="139" name="Picture 139"/>
                                      <wp:cNvGraphicFramePr>
                                        <a:graphicFrameLocks xmlns:a="http://schemas.openxmlformats.org/drawingml/2006/main" noChangeAspect="1"/>
                                      </wp:cNvGraphicFramePr>
                                      <a:graphic xmlns:a="http://schemas.openxmlformats.org/drawingml/2006/main">
                                        <a:graphicData uri="http://schemas.openxmlformats.org/drawingml/2006/picture">
                                          <pic:pic xmlns:pic="http://schemas.openxmlformats.org/drawingml/2006/picture">
                                            <pic:nvPicPr>
                                              <pic:cNvPr id="2" name="tree crop.jpg"/>
                                              <pic:cNvPicPr/>
                                            </pic:nvPicPr>
                                            <pic:blipFill rotWithShape="1">
                                              <a:blip r:embed="rId9">
                                                <a:extLst>
                                                  <a:ext uri="{28A0092B-C50C-407E-A947-70E740481C1C}">
                                                    <a14:useLocalDpi xmlns:a14="http://schemas.microsoft.com/office/drawing/2010/main" val="0"/>
                                                  </a:ext>
                                                </a:extLst>
                                              </a:blip>
                                              <a:srcRect b="4235"/>
                                              <a:stretch/>
                                            </pic:blipFill>
                                            <pic:spPr bwMode="auto">
                                              <a:xfrm>
                                                <a:off x="0" y="0"/>
                                                <a:ext cx="5312216" cy="3561741"/>
                                              </a:xfrm>
                                              <a:prstGeom prst="rect">
                                                <a:avLst/>
                                              </a:prstGeom>
                                              <a:ln>
                                                <a:noFill/>
                                              </a:ln>
                                              <a:extLst>
                                                <a:ext uri="{53640926-AAD7-44D8-BBD7-CCE9431645EC}">
                                                  <a14:shadowObscured xmlns:a14="http://schemas.microsoft.com/office/drawing/2010/main"/>
                                                </a:ext>
                                              </a:extLst>
                                            </pic:spPr>
                                          </pic:pic>
                                        </a:graphicData>
                                      </a:graphic>
                                    </wp:inline>
                                  </w:drawing>
                                </w:r>
                              </w:p>
                              <w:sdt>
                                <w:sdtPr>
                                  <w:rPr>
                                    <w:rFonts w:cs="B Titr"/>
                                    <w:caps/>
                                    <w:color w:val="0000CC"/>
                                    <w:sz w:val="96"/>
                                    <w:szCs w:val="96"/>
                                  </w:rPr>
                                  <w:alias w:val="Title"/>
                                  <w:tag w:val=""/>
                                  <w:id w:val="-438379639"/>
                                  <w:dataBinding w:prefixMappings="xmlns:ns0='http://purl.org/dc/elements/1.1/' xmlns:ns1='http://schemas.openxmlformats.org/package/2006/metadata/core-properties' " w:xpath="/ns1:coreProperties[1]/ns0:title[1]" w:storeItemID="{6C3C8BC8-F283-45AE-878A-BAB7291924A1}"/>
                                  <w:text/>
                                </w:sdtPr>
                                <w:sdtEndPr/>
                                <w:sdtContent>
                                  <w:p w:rsidR="003C0A3C" w:rsidRPr="009F5592" w:rsidRDefault="003C0A3C" w:rsidP="009F5592">
                                    <w:pPr>
                                      <w:pStyle w:val="NoSpacing"/>
                                      <w:spacing w:line="312" w:lineRule="auto"/>
                                      <w:jc w:val="center"/>
                                      <w:rPr>
                                        <w:rFonts w:cs="B Titr"/>
                                        <w:caps/>
                                        <w:color w:val="0000CC"/>
                                        <w:sz w:val="96"/>
                                        <w:szCs w:val="96"/>
                                      </w:rPr>
                                    </w:pPr>
                                    <w:r w:rsidRPr="009F5592">
                                      <w:rPr>
                                        <w:rFonts w:cs="B Titr" w:hint="cs"/>
                                        <w:caps/>
                                        <w:color w:val="0000CC"/>
                                        <w:sz w:val="96"/>
                                        <w:szCs w:val="96"/>
                                        <w:rtl/>
                                        <w:lang w:bidi="fa-IR"/>
                                      </w:rPr>
                                      <w:t>سی تیر در گذر زمان</w:t>
                                    </w:r>
                                  </w:p>
                                </w:sdtContent>
                              </w:sdt>
                              <w:sdt>
                                <w:sdtPr>
                                  <w:rPr>
                                    <w:color w:val="000000" w:themeColor="text1"/>
                                  </w:rPr>
                                  <w:alias w:val="Subtitle"/>
                                  <w:tag w:val=""/>
                                  <w:id w:val="1354072561"/>
                                  <w:showingPlcHdr/>
                                  <w:dataBinding w:prefixMappings="xmlns:ns0='http://purl.org/dc/elements/1.1/' xmlns:ns1='http://schemas.openxmlformats.org/package/2006/metadata/core-properties' " w:xpath="/ns1:coreProperties[1]/ns0:subject[1]" w:storeItemID="{6C3C8BC8-F283-45AE-878A-BAB7291924A1}"/>
                                  <w:text/>
                                </w:sdtPr>
                                <w:sdtEndPr/>
                                <w:sdtContent>
                                  <w:p w:rsidR="003C0A3C" w:rsidRDefault="003C0A3C" w:rsidP="00CC6A1E">
                                    <w:pPr>
                                      <w:ind w:firstLine="0"/>
                                    </w:pPr>
                                    <w:r>
                                      <w:rPr>
                                        <w:color w:val="000000" w:themeColor="text1"/>
                                      </w:rPr>
                                      <w:t xml:space="preserve">     </w:t>
                                    </w:r>
                                  </w:p>
                                </w:sdtContent>
                              </w:sdt>
                            </w:tc>
                            <w:tc>
                              <w:tcPr>
                                <w:tcW w:w="2432" w:type="pct"/>
                                <w:vAlign w:val="center"/>
                              </w:tcPr>
                              <w:sdt>
                                <w:sdtPr>
                                  <w:rPr>
                                    <w:color w:val="000000" w:themeColor="text1"/>
                                    <w:sz w:val="20"/>
                                    <w:szCs w:val="20"/>
                                    <w:lang w:bidi="fa-IR"/>
                                  </w:rPr>
                                  <w:alias w:val="Abstract"/>
                                  <w:tag w:val=""/>
                                  <w:id w:val="-2036181933"/>
                                  <w:showingPlcHdr/>
                                  <w:dataBinding w:prefixMappings="xmlns:ns0='http://schemas.microsoft.com/office/2006/coverPageProps' " w:xpath="/ns0:CoverPageProperties[1]/ns0:Abstract[1]" w:storeItemID="{55AF091B-3C7A-41E3-B477-F2FDAA23CFDA}"/>
                                  <w:text/>
                                </w:sdtPr>
                                <w:sdtEndPr/>
                                <w:sdtContent>
                                  <w:p w:rsidR="003C0A3C" w:rsidRPr="00CC6A1E" w:rsidRDefault="003C0A3C" w:rsidP="00CC6A1E">
                                    <w:pPr>
                                      <w:ind w:firstLine="0"/>
                                      <w:rPr>
                                        <w:color w:val="000000" w:themeColor="text1"/>
                                        <w:sz w:val="20"/>
                                        <w:szCs w:val="20"/>
                                      </w:rPr>
                                    </w:pPr>
                                    <w:r>
                                      <w:rPr>
                                        <w:color w:val="000000" w:themeColor="text1"/>
                                        <w:sz w:val="20"/>
                                        <w:szCs w:val="20"/>
                                        <w:lang w:bidi="fa-IR"/>
                                      </w:rPr>
                                      <w:t xml:space="preserve">     </w:t>
                                    </w:r>
                                  </w:p>
                                </w:sdtContent>
                              </w:sdt>
                              <w:p w:rsidR="003C0A3C" w:rsidRPr="00CC6A1E" w:rsidRDefault="003C0A3C" w:rsidP="00761551">
                                <w:pPr>
                                  <w:pStyle w:val="NoSpacing"/>
                                  <w:rPr>
                                    <w:sz w:val="20"/>
                                    <w:szCs w:val="20"/>
                                  </w:rPr>
                                </w:pPr>
                              </w:p>
                            </w:tc>
                          </w:tr>
                        </w:tbl>
                        <w:p w:rsidR="003C0A3C" w:rsidRDefault="003C0A3C"/>
                      </w:txbxContent>
                    </v:textbox>
                    <w10:wrap anchorx="page" anchory="page"/>
                  </v:shape>
                </w:pict>
              </mc:Fallback>
            </mc:AlternateContent>
          </w:r>
          <w:r w:rsidR="00761551">
            <w:rPr>
              <w:color w:val="FFFFFF" w:themeColor="background1"/>
              <w:sz w:val="44"/>
              <w:szCs w:val="44"/>
            </w:rPr>
            <w:br w:type="page"/>
          </w:r>
        </w:p>
      </w:sdtContent>
    </w:sdt>
    <w:p w:rsidR="00E81978" w:rsidRPr="00CC6A1E" w:rsidRDefault="00325223" w:rsidP="00325223">
      <w:pPr>
        <w:pStyle w:val="SectionTitle"/>
        <w:bidi/>
        <w:spacing w:line="360" w:lineRule="auto"/>
        <w:jc w:val="left"/>
        <w:rPr>
          <w:rFonts w:cs="B Nazanin"/>
          <w:b/>
          <w:bCs/>
        </w:rPr>
      </w:pPr>
      <w:r w:rsidRPr="008A657F">
        <w:rPr>
          <w:rFonts w:cs="B Nazanin" w:hint="cs"/>
          <w:b/>
          <w:bCs/>
          <w:sz w:val="28"/>
          <w:szCs w:val="28"/>
          <w:rtl/>
        </w:rPr>
        <w:lastRenderedPageBreak/>
        <w:t>سی تیر</w:t>
      </w:r>
    </w:p>
    <w:p w:rsidR="00382F06" w:rsidRDefault="00382F06" w:rsidP="009F5592">
      <w:pPr>
        <w:pStyle w:val="NoSpacing"/>
        <w:bidi/>
        <w:spacing w:line="360" w:lineRule="auto"/>
        <w:jc w:val="both"/>
        <w:rPr>
          <w:rFonts w:cs="B Nazanin"/>
          <w:sz w:val="22"/>
          <w:szCs w:val="22"/>
          <w:lang w:bidi="ar-IQ"/>
        </w:rPr>
      </w:pPr>
      <w:r w:rsidRPr="009D2773">
        <w:rPr>
          <w:rFonts w:cs="B Nazanin" w:hint="cs"/>
          <w:sz w:val="22"/>
          <w:szCs w:val="22"/>
          <w:rtl/>
        </w:rPr>
        <w:t>خیابان سی تیر</w:t>
      </w:r>
      <w:r w:rsidR="005402A0" w:rsidRPr="009D2773">
        <w:rPr>
          <w:rFonts w:cs="B Nazanin" w:hint="cs"/>
          <w:sz w:val="22"/>
          <w:szCs w:val="22"/>
          <w:rtl/>
          <w:lang w:bidi="ar-IQ"/>
        </w:rPr>
        <w:t>(قوام السلطنه سابق)</w:t>
      </w:r>
      <w:r w:rsidR="00ED7DF6" w:rsidRPr="009D2773">
        <w:rPr>
          <w:rFonts w:cs="B Nazanin" w:hint="cs"/>
          <w:sz w:val="22"/>
          <w:szCs w:val="22"/>
          <w:rtl/>
          <w:lang w:bidi="ar-IQ"/>
        </w:rPr>
        <w:t xml:space="preserve"> واقع در محدوده ی دولت سابق</w:t>
      </w:r>
      <w:r w:rsidRPr="009D2773">
        <w:rPr>
          <w:rFonts w:cs="B Nazanin" w:hint="cs"/>
          <w:sz w:val="22"/>
          <w:szCs w:val="22"/>
          <w:rtl/>
        </w:rPr>
        <w:t xml:space="preserve"> </w:t>
      </w:r>
      <w:r w:rsidR="005402A0" w:rsidRPr="009D2773">
        <w:rPr>
          <w:rFonts w:cs="B Nazanin" w:hint="cs"/>
          <w:sz w:val="22"/>
          <w:szCs w:val="22"/>
          <w:rtl/>
        </w:rPr>
        <w:t xml:space="preserve">که </w:t>
      </w:r>
      <w:r w:rsidR="009F7BB6" w:rsidRPr="009D2773">
        <w:rPr>
          <w:rFonts w:cs="B Nazanin" w:hint="cs"/>
          <w:sz w:val="22"/>
          <w:szCs w:val="22"/>
          <w:rtl/>
        </w:rPr>
        <w:t>از خیابان امام خمینی (خیابان سپه</w:t>
      </w:r>
      <w:r w:rsidR="009F7BB6" w:rsidRPr="009D2773">
        <w:rPr>
          <w:rFonts w:cs="B Nazanin"/>
          <w:sz w:val="22"/>
          <w:szCs w:val="22"/>
          <w:lang w:bidi="ar-IQ"/>
        </w:rPr>
        <w:t>,</w:t>
      </w:r>
      <w:r w:rsidR="009F7BB6" w:rsidRPr="009D2773">
        <w:rPr>
          <w:rFonts w:cs="B Nazanin" w:hint="cs"/>
          <w:sz w:val="22"/>
          <w:szCs w:val="22"/>
          <w:rtl/>
          <w:lang w:bidi="ar-IQ"/>
        </w:rPr>
        <w:t xml:space="preserve"> مریض خانه سا</w:t>
      </w:r>
      <w:r w:rsidR="005402A0" w:rsidRPr="009D2773">
        <w:rPr>
          <w:rFonts w:cs="B Nazanin" w:hint="cs"/>
          <w:sz w:val="22"/>
          <w:szCs w:val="22"/>
          <w:rtl/>
          <w:lang w:bidi="ar-IQ"/>
        </w:rPr>
        <w:t>ب</w:t>
      </w:r>
      <w:r w:rsidR="009F7BB6" w:rsidRPr="009D2773">
        <w:rPr>
          <w:rFonts w:cs="B Nazanin" w:hint="cs"/>
          <w:sz w:val="22"/>
          <w:szCs w:val="22"/>
          <w:rtl/>
          <w:lang w:bidi="ar-IQ"/>
        </w:rPr>
        <w:t>ق) آغاز شده</w:t>
      </w:r>
      <w:r w:rsidR="005402A0" w:rsidRPr="009D2773">
        <w:rPr>
          <w:rFonts w:cs="B Nazanin" w:hint="cs"/>
          <w:sz w:val="22"/>
          <w:szCs w:val="22"/>
          <w:rtl/>
          <w:lang w:bidi="ar-IQ"/>
        </w:rPr>
        <w:t xml:space="preserve"> و با گذر از خیابان جمهوری (اسلامبول </w:t>
      </w:r>
      <w:r w:rsidR="005402A0" w:rsidRPr="009D2773">
        <w:rPr>
          <w:rFonts w:cs="B Nazanin"/>
          <w:sz w:val="22"/>
          <w:szCs w:val="22"/>
          <w:lang w:bidi="ar-IQ"/>
        </w:rPr>
        <w:t>,</w:t>
      </w:r>
      <w:r w:rsidR="005402A0" w:rsidRPr="009D2773">
        <w:rPr>
          <w:rFonts w:cs="B Nazanin" w:hint="cs"/>
          <w:sz w:val="22"/>
          <w:szCs w:val="22"/>
          <w:rtl/>
          <w:lang w:bidi="ar-IQ"/>
        </w:rPr>
        <w:t xml:space="preserve">خیابان شاه سابق) به نوفل لو شاتو ختم میشود </w:t>
      </w:r>
      <w:r w:rsidR="005402A0" w:rsidRPr="009D2773">
        <w:rPr>
          <w:rFonts w:cs="B Nazanin"/>
          <w:sz w:val="22"/>
          <w:szCs w:val="22"/>
          <w:lang w:bidi="ar-IQ"/>
        </w:rPr>
        <w:t>,</w:t>
      </w:r>
      <w:r w:rsidR="005402A0" w:rsidRPr="009D2773">
        <w:rPr>
          <w:rFonts w:cs="B Nazanin" w:hint="cs"/>
          <w:sz w:val="22"/>
          <w:szCs w:val="22"/>
          <w:rtl/>
          <w:lang w:bidi="ar-IQ"/>
        </w:rPr>
        <w:t xml:space="preserve"> علی رغم اینکه به عنوان یکی از مصادیق "زندگی شبانه</w:t>
      </w:r>
      <w:r w:rsidR="008C1D3F" w:rsidRPr="009D2773">
        <w:rPr>
          <w:rFonts w:cs="B Nazanin" w:hint="cs"/>
          <w:sz w:val="22"/>
          <w:szCs w:val="22"/>
          <w:rtl/>
          <w:lang w:bidi="ar-IQ"/>
        </w:rPr>
        <w:t xml:space="preserve"> </w:t>
      </w:r>
      <w:r w:rsidR="005402A0" w:rsidRPr="009D2773">
        <w:rPr>
          <w:rFonts w:cs="B Nazanin" w:hint="cs"/>
          <w:sz w:val="22"/>
          <w:szCs w:val="22"/>
          <w:rtl/>
          <w:lang w:bidi="ar-IQ"/>
        </w:rPr>
        <w:t xml:space="preserve">" به یکی از جاذبه های گردشگری شهر تبدیل شده است </w:t>
      </w:r>
      <w:r w:rsidR="005402A0" w:rsidRPr="009D2773">
        <w:rPr>
          <w:rFonts w:cs="B Nazanin"/>
          <w:sz w:val="22"/>
          <w:szCs w:val="22"/>
          <w:lang w:bidi="ar-IQ"/>
        </w:rPr>
        <w:t>,</w:t>
      </w:r>
      <w:r w:rsidR="005402A0" w:rsidRPr="009D2773">
        <w:rPr>
          <w:rFonts w:cs="B Nazanin" w:hint="cs"/>
          <w:sz w:val="22"/>
          <w:szCs w:val="22"/>
          <w:rtl/>
          <w:lang w:bidi="ar-IQ"/>
        </w:rPr>
        <w:t xml:space="preserve">  </w:t>
      </w:r>
      <w:r w:rsidR="008C1D3F" w:rsidRPr="009D2773">
        <w:rPr>
          <w:rFonts w:cs="B Nazanin" w:hint="cs"/>
          <w:sz w:val="22"/>
          <w:szCs w:val="22"/>
          <w:rtl/>
          <w:lang w:bidi="ar-IQ"/>
        </w:rPr>
        <w:t xml:space="preserve">احتمالا </w:t>
      </w:r>
      <w:r w:rsidR="005402A0" w:rsidRPr="009D2773">
        <w:rPr>
          <w:rFonts w:cs="B Nazanin" w:hint="cs"/>
          <w:sz w:val="22"/>
          <w:szCs w:val="22"/>
          <w:rtl/>
          <w:lang w:bidi="ar-IQ"/>
        </w:rPr>
        <w:t>به دلیل سیر تار</w:t>
      </w:r>
      <w:r w:rsidR="00ED7DF6" w:rsidRPr="009D2773">
        <w:rPr>
          <w:rFonts w:cs="B Nazanin" w:hint="cs"/>
          <w:sz w:val="22"/>
          <w:szCs w:val="22"/>
          <w:rtl/>
          <w:lang w:bidi="ar-IQ"/>
        </w:rPr>
        <w:t>یخی</w:t>
      </w:r>
      <w:r w:rsidR="008C1D3F" w:rsidRPr="009D2773">
        <w:rPr>
          <w:rFonts w:cs="B Nazanin" w:hint="cs"/>
          <w:sz w:val="22"/>
          <w:szCs w:val="22"/>
          <w:rtl/>
          <w:lang w:bidi="ar-IQ"/>
        </w:rPr>
        <w:t xml:space="preserve"> و ع</w:t>
      </w:r>
      <w:r w:rsidR="00CC6A1E" w:rsidRPr="009D2773">
        <w:rPr>
          <w:rFonts w:cs="B Nazanin" w:hint="cs"/>
          <w:sz w:val="22"/>
          <w:szCs w:val="22"/>
          <w:rtl/>
          <w:lang w:bidi="ar-IQ"/>
        </w:rPr>
        <w:t>د</w:t>
      </w:r>
      <w:r w:rsidR="008C1D3F" w:rsidRPr="009D2773">
        <w:rPr>
          <w:rFonts w:cs="B Nazanin" w:hint="cs"/>
          <w:sz w:val="22"/>
          <w:szCs w:val="22"/>
          <w:rtl/>
          <w:lang w:bidi="ar-IQ"/>
        </w:rPr>
        <w:t xml:space="preserve">م اتصال مستقيم به خيابان انقلاب </w:t>
      </w:r>
      <w:r w:rsidR="00ED7DF6" w:rsidRPr="009D2773">
        <w:rPr>
          <w:rFonts w:cs="B Nazanin" w:hint="cs"/>
          <w:sz w:val="22"/>
          <w:szCs w:val="22"/>
          <w:rtl/>
          <w:lang w:bidi="ar-IQ"/>
        </w:rPr>
        <w:t xml:space="preserve"> </w:t>
      </w:r>
      <w:r w:rsidR="00ED7DF6" w:rsidRPr="009D2773">
        <w:rPr>
          <w:rFonts w:cs="B Nazanin"/>
          <w:sz w:val="22"/>
          <w:szCs w:val="22"/>
          <w:lang w:bidi="ar-IQ"/>
        </w:rPr>
        <w:t>,</w:t>
      </w:r>
      <w:r w:rsidR="00ED7DF6" w:rsidRPr="009D2773">
        <w:rPr>
          <w:rFonts w:cs="B Nazanin" w:hint="cs"/>
          <w:sz w:val="22"/>
          <w:szCs w:val="22"/>
          <w:rtl/>
          <w:lang w:bidi="ar-IQ"/>
        </w:rPr>
        <w:t xml:space="preserve"> مقیاس محلی خود را حفظ کرده از گزند جریان های اقتصادی اجتماعی هسته ی مرکزی شهر به دور مانده است.</w:t>
      </w:r>
      <w:r w:rsidR="005402A0" w:rsidRPr="009D2773">
        <w:rPr>
          <w:rFonts w:cs="B Nazanin" w:hint="cs"/>
          <w:sz w:val="22"/>
          <w:szCs w:val="22"/>
          <w:rtl/>
          <w:lang w:bidi="ar-IQ"/>
        </w:rPr>
        <w:t xml:space="preserve"> </w:t>
      </w:r>
      <w:r w:rsidR="00B07DA9" w:rsidRPr="009D2773">
        <w:rPr>
          <w:rFonts w:cs="B Nazanin" w:hint="cs"/>
          <w:sz w:val="22"/>
          <w:szCs w:val="22"/>
          <w:rtl/>
          <w:lang w:bidi="ar-IQ"/>
        </w:rPr>
        <w:t xml:space="preserve">همچنین این خیابان به واسطه ی همزیستی مسالمت آمیز ادیان از زمان مشروطه </w:t>
      </w:r>
      <w:r w:rsidR="00B07DA9" w:rsidRPr="009D2773">
        <w:rPr>
          <w:rFonts w:cs="B Nazanin"/>
          <w:sz w:val="22"/>
          <w:szCs w:val="22"/>
          <w:lang w:bidi="ar-IQ"/>
        </w:rPr>
        <w:t>,</w:t>
      </w:r>
      <w:r w:rsidR="00B07DA9" w:rsidRPr="009D2773">
        <w:rPr>
          <w:rFonts w:cs="B Nazanin" w:hint="cs"/>
          <w:sz w:val="22"/>
          <w:szCs w:val="22"/>
          <w:rtl/>
          <w:lang w:bidi="ar-IQ"/>
        </w:rPr>
        <w:t xml:space="preserve"> به خیابان ادیان معروف گشته است</w:t>
      </w:r>
      <w:r w:rsidR="00B07DA9" w:rsidRPr="00761551">
        <w:rPr>
          <w:rFonts w:cs="B Nazanin" w:hint="cs"/>
          <w:sz w:val="22"/>
          <w:szCs w:val="22"/>
          <w:rtl/>
          <w:lang w:bidi="ar-IQ"/>
        </w:rPr>
        <w:t>.</w:t>
      </w:r>
      <w:r w:rsidR="00D30EE4" w:rsidRPr="00761551">
        <w:rPr>
          <w:rFonts w:cs="B Nazanin" w:hint="cs"/>
          <w:sz w:val="22"/>
          <w:szCs w:val="22"/>
          <w:rtl/>
          <w:lang w:bidi="ar-IQ"/>
        </w:rPr>
        <w:t xml:space="preserve"> </w:t>
      </w:r>
    </w:p>
    <w:p w:rsidR="009D2773" w:rsidRPr="00761551" w:rsidRDefault="009D2773" w:rsidP="009D2773">
      <w:pPr>
        <w:pStyle w:val="NoSpacing"/>
        <w:bidi/>
        <w:spacing w:line="360" w:lineRule="auto"/>
        <w:rPr>
          <w:rFonts w:cs="B Nazanin"/>
          <w:sz w:val="22"/>
          <w:szCs w:val="22"/>
          <w:rtl/>
          <w:lang w:bidi="ar-IQ"/>
        </w:rPr>
      </w:pPr>
    </w:p>
    <w:p w:rsidR="00406CC3" w:rsidRPr="00761551" w:rsidRDefault="003D300F" w:rsidP="00761551">
      <w:pPr>
        <w:pStyle w:val="NoSpacing"/>
        <w:bidi/>
        <w:spacing w:line="360" w:lineRule="auto"/>
        <w:rPr>
          <w:rFonts w:cs="B Nazanin"/>
          <w:sz w:val="22"/>
          <w:szCs w:val="22"/>
          <w:rtl/>
          <w:lang w:bidi="ar-IQ"/>
        </w:rPr>
      </w:pPr>
      <w:r w:rsidRPr="00761551">
        <w:rPr>
          <w:rFonts w:cs="B Nazanin"/>
          <w:noProof/>
          <w:sz w:val="22"/>
          <w:szCs w:val="22"/>
          <w:rtl/>
          <w:lang w:eastAsia="en-US" w:bidi="fa-IR"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432ACBDA" wp14:editId="5BDB55B7">
                <wp:simplePos x="0" y="0"/>
                <wp:positionH relativeFrom="column">
                  <wp:posOffset>3028594</wp:posOffset>
                </wp:positionH>
                <wp:positionV relativeFrom="paragraph">
                  <wp:posOffset>752475</wp:posOffset>
                </wp:positionV>
                <wp:extent cx="411480" cy="1219200"/>
                <wp:effectExtent l="0" t="0" r="26670" b="19050"/>
                <wp:wrapNone/>
                <wp:docPr id="21" name="Rectangle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11480" cy="1219200"/>
                        </a:xfrm>
                        <a:prstGeom prst="rect">
                          <a:avLst/>
                        </a:prstGeom>
                        <a:noFill/>
                        <a:ln w="15875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cx="http://schemas.microsoft.com/office/drawing/2014/chartex">
            <w:pict>
              <v:rect w14:anchorId="6FFE3629" id="Rectangle 21" o:spid="_x0000_s1026" style="position:absolute;margin-left:238.45pt;margin-top:59.25pt;width:32.4pt;height:96pt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" filled="f" strokecolor="black [3213]" strokeweight="1.25pt"/>
            </w:pict>
          </mc:Fallback>
        </mc:AlternateContent>
      </w:r>
      <w:r w:rsidR="00761551" w:rsidRPr="00761551">
        <w:rPr>
          <w:rFonts w:cs="B Nazanin"/>
          <w:noProof/>
          <w:sz w:val="22"/>
          <w:szCs w:val="22"/>
          <w:rtl/>
          <w:lang w:eastAsia="en-US" w:bidi="fa-IR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62860BEC" wp14:editId="4B8442DC">
                <wp:simplePos x="0" y="0"/>
                <wp:positionH relativeFrom="column">
                  <wp:posOffset>3023617</wp:posOffset>
                </wp:positionH>
                <wp:positionV relativeFrom="paragraph">
                  <wp:posOffset>227965</wp:posOffset>
                </wp:positionV>
                <wp:extent cx="422910" cy="515620"/>
                <wp:effectExtent l="0" t="0" r="0" b="0"/>
                <wp:wrapNone/>
                <wp:docPr id="30" name="Rectangle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22910" cy="515620"/>
                        </a:xfrm>
                        <a:prstGeom prst="rect">
                          <a:avLst/>
                        </a:prstGeom>
                        <a:solidFill>
                          <a:schemeClr val="accent1">
                            <a:alpha val="60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cx="http://schemas.microsoft.com/office/drawing/2014/chartex">
            <w:pict>
              <v:rect w14:anchorId="200177D3" id="Rectangle 30" o:spid="_x0000_s1026" style="position:absolute;margin-left:238.1pt;margin-top:17.95pt;width:33.3pt;height:40.6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" fillcolor="#ddd [3204]" stroked="f" strokeweight="1pt">
                <v:fill opacity="39321f"/>
              </v:rect>
            </w:pict>
          </mc:Fallback>
        </mc:AlternateContent>
      </w:r>
      <w:r w:rsidR="00761551" w:rsidRPr="00761551">
        <w:rPr>
          <w:rFonts w:cs="B Nazanin"/>
          <w:noProof/>
          <w:sz w:val="22"/>
          <w:szCs w:val="22"/>
          <w:rtl/>
          <w:lang w:eastAsia="en-US" w:bidi="fa-IR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2C05E1DE" wp14:editId="78B6C35B">
                <wp:simplePos x="0" y="0"/>
                <wp:positionH relativeFrom="column">
                  <wp:posOffset>3024051</wp:posOffset>
                </wp:positionH>
                <wp:positionV relativeFrom="paragraph">
                  <wp:posOffset>1972401</wp:posOffset>
                </wp:positionV>
                <wp:extent cx="421640" cy="2528479"/>
                <wp:effectExtent l="0" t="0" r="0" b="5715"/>
                <wp:wrapNone/>
                <wp:docPr id="27" name="Rectangle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21640" cy="2528479"/>
                        </a:xfrm>
                        <a:prstGeom prst="rect">
                          <a:avLst/>
                        </a:prstGeom>
                        <a:solidFill>
                          <a:schemeClr val="accent1">
                            <a:alpha val="60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cx="http://schemas.microsoft.com/office/drawing/2014/chartex">
            <w:pict>
              <v:rect w14:anchorId="01E8E080" id="Rectangle 27" o:spid="_x0000_s1026" style="position:absolute;margin-left:238.1pt;margin-top:155.3pt;width:33.2pt;height:199.1pt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" fillcolor="#ddd [3204]" stroked="f" strokeweight="1pt">
                <v:fill opacity="39321f"/>
              </v:rect>
            </w:pict>
          </mc:Fallback>
        </mc:AlternateContent>
      </w:r>
      <w:r w:rsidRPr="00761551">
        <w:rPr>
          <w:rFonts w:cs="B Nazanin"/>
          <w:noProof/>
          <w:sz w:val="22"/>
          <w:szCs w:val="22"/>
          <w:rtl/>
          <w:lang w:eastAsia="en-US" w:bidi="fa-IR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552CB602" wp14:editId="2F4F458A">
                <wp:simplePos x="0" y="0"/>
                <wp:positionH relativeFrom="column">
                  <wp:posOffset>1469571</wp:posOffset>
                </wp:positionH>
                <wp:positionV relativeFrom="paragraph">
                  <wp:posOffset>228509</wp:posOffset>
                </wp:positionV>
                <wp:extent cx="1554480" cy="4272915"/>
                <wp:effectExtent l="0" t="0" r="9525" b="0"/>
                <wp:wrapNone/>
                <wp:docPr id="25" name="Rectangle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54480" cy="4272915"/>
                        </a:xfrm>
                        <a:prstGeom prst="rect">
                          <a:avLst/>
                        </a:prstGeom>
                        <a:solidFill>
                          <a:schemeClr val="accent1">
                            <a:alpha val="60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cx="http://schemas.microsoft.com/office/drawing/2014/chartex">
            <w:pict>
              <v:rect w14:anchorId="49473712" id="Rectangle 25" o:spid="_x0000_s1026" style="position:absolute;margin-left:115.7pt;margin-top:18pt;width:122.4pt;height:336.45p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" fillcolor="#ddd [3204]" stroked="f" strokeweight="1pt">
                <v:fill opacity="39321f"/>
              </v:rect>
            </w:pict>
          </mc:Fallback>
        </mc:AlternateContent>
      </w:r>
      <w:r w:rsidRPr="00761551">
        <w:rPr>
          <w:rFonts w:cs="B Nazanin"/>
          <w:noProof/>
          <w:sz w:val="22"/>
          <w:szCs w:val="22"/>
          <w:rtl/>
          <w:lang w:eastAsia="en-US" w:bidi="fa-IR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066D0D86" wp14:editId="20AC770B">
                <wp:simplePos x="0" y="0"/>
                <wp:positionH relativeFrom="column">
                  <wp:posOffset>3446417</wp:posOffset>
                </wp:positionH>
                <wp:positionV relativeFrom="paragraph">
                  <wp:posOffset>228509</wp:posOffset>
                </wp:positionV>
                <wp:extent cx="2497002" cy="4273550"/>
                <wp:effectExtent l="0" t="0" r="0" b="0"/>
                <wp:wrapNone/>
                <wp:docPr id="24" name="Rectangle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497002" cy="4273550"/>
                        </a:xfrm>
                        <a:prstGeom prst="rect">
                          <a:avLst/>
                        </a:prstGeom>
                        <a:solidFill>
                          <a:schemeClr val="accent1">
                            <a:alpha val="60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cx="http://schemas.microsoft.com/office/drawing/2014/chartex">
            <w:pict>
              <v:rect w14:anchorId="7FD7D473" id="Rectangle 24" o:spid="_x0000_s1026" style="position:absolute;margin-left:271.35pt;margin-top:18pt;width:196.6pt;height:336.5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" fillcolor="#ddd [3204]" stroked="f" strokeweight="1pt">
                <v:fill opacity="39321f"/>
              </v:rect>
            </w:pict>
          </mc:Fallback>
        </mc:AlternateContent>
      </w:r>
      <w:r w:rsidR="00406CC3" w:rsidRPr="00761551">
        <w:rPr>
          <w:rFonts w:cs="B Nazanin"/>
          <w:noProof/>
          <w:sz w:val="22"/>
          <w:szCs w:val="22"/>
          <w:rtl/>
          <w:lang w:eastAsia="en-US" w:bidi="fa-IR"/>
        </w:rPr>
        <w:drawing>
          <wp:inline distT="0" distB="0" distL="0" distR="0" wp14:anchorId="6C4A965A" wp14:editId="0476D8F6">
            <wp:extent cx="4503634" cy="5175329"/>
            <wp:effectExtent l="0" t="0" r="3810" b="762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AT-030310.png"/>
                    <pic:cNvPicPr/>
                  </pic:nvPicPr>
                  <pic:blipFill>
                    <a:blip r:embed="rId10" cstate="print">
                      <a:clrChange>
                        <a:clrFrom>
                          <a:srgbClr val="E0E7EB"/>
                        </a:clrFrom>
                        <a:clrTo>
                          <a:srgbClr val="E0E7EB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03634" cy="51753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61551" w:rsidRDefault="00CC6A1E" w:rsidP="00761551">
      <w:pPr>
        <w:pStyle w:val="NoSpacing"/>
        <w:bidi/>
        <w:spacing w:line="360" w:lineRule="auto"/>
        <w:rPr>
          <w:rFonts w:cs="B Nazanin"/>
          <w:sz w:val="22"/>
          <w:szCs w:val="22"/>
          <w:lang w:bidi="fa-IR"/>
        </w:rPr>
      </w:pPr>
      <w:r>
        <w:rPr>
          <w:rFonts w:cs="B Nazanin" w:hint="cs"/>
          <w:sz w:val="22"/>
          <w:szCs w:val="22"/>
          <w:rtl/>
          <w:lang w:bidi="ar-IQ"/>
        </w:rPr>
        <w:t xml:space="preserve">نقشه1 : موقعیت خیابان سی تیر کنونی بر روی نقشه </w:t>
      </w:r>
      <w:r>
        <w:rPr>
          <w:rFonts w:cs="B Nazanin"/>
          <w:sz w:val="22"/>
          <w:szCs w:val="22"/>
          <w:lang w:bidi="ar-IQ"/>
        </w:rPr>
        <w:t>,</w:t>
      </w:r>
      <w:r>
        <w:rPr>
          <w:rFonts w:cs="B Nazanin" w:hint="cs"/>
          <w:sz w:val="22"/>
          <w:szCs w:val="22"/>
          <w:rtl/>
          <w:lang w:bidi="fa-IR"/>
        </w:rPr>
        <w:t xml:space="preserve"> این بخش از شهر پیش از خراب شدن دیوار</w:t>
      </w:r>
    </w:p>
    <w:p w:rsidR="000C6C31" w:rsidRPr="000C6C31" w:rsidRDefault="000C6C31" w:rsidP="000C6C31">
      <w:pPr>
        <w:pStyle w:val="NoSpacing"/>
        <w:bidi/>
        <w:spacing w:line="360" w:lineRule="auto"/>
        <w:rPr>
          <w:rFonts w:ascii="INT" w:hAnsi="INT" w:cs="B Nazanin" w:hint="eastAsia"/>
          <w:sz w:val="22"/>
          <w:szCs w:val="22"/>
          <w:u w:val="single"/>
          <w:lang w:bidi="fa-IR"/>
        </w:rPr>
      </w:pPr>
      <w:r w:rsidRPr="000C6C31">
        <w:rPr>
          <w:rFonts w:ascii="INT" w:hAnsi="INT" w:cs="B Nazanin"/>
          <w:sz w:val="22"/>
          <w:szCs w:val="22"/>
          <w:u w:val="single"/>
          <w:lang w:bidi="fa-IR"/>
        </w:rPr>
        <w:t>http://www.irancarto.cnrs.fr/record.php?q=AT-030310&amp;f=local&amp;l=en</w:t>
      </w:r>
    </w:p>
    <w:p w:rsidR="000C6C31" w:rsidRDefault="000C6C31" w:rsidP="000C6C31">
      <w:pPr>
        <w:pStyle w:val="NoSpacing"/>
        <w:bidi/>
        <w:spacing w:line="360" w:lineRule="auto"/>
        <w:rPr>
          <w:rFonts w:cs="B Nazanin"/>
          <w:sz w:val="22"/>
          <w:szCs w:val="22"/>
          <w:lang w:bidi="fa-IR"/>
        </w:rPr>
      </w:pPr>
    </w:p>
    <w:p w:rsidR="008C1D3F" w:rsidRPr="00761551" w:rsidRDefault="008C1D3F" w:rsidP="00761551">
      <w:pPr>
        <w:pStyle w:val="NoSpacing"/>
        <w:bidi/>
        <w:spacing w:line="360" w:lineRule="auto"/>
        <w:rPr>
          <w:rStyle w:val="Emphasis"/>
          <w:rFonts w:cs="B Nazanin"/>
          <w:kern w:val="24"/>
          <w:sz w:val="22"/>
          <w:szCs w:val="22"/>
          <w:rtl/>
          <w:lang w:bidi="fa-IR"/>
        </w:rPr>
      </w:pPr>
    </w:p>
    <w:p w:rsidR="00E81978" w:rsidRPr="003D300F" w:rsidRDefault="00B07DA9" w:rsidP="003D300F">
      <w:pPr>
        <w:pStyle w:val="Heading1"/>
        <w:bidi/>
        <w:spacing w:line="360" w:lineRule="auto"/>
        <w:jc w:val="left"/>
        <w:rPr>
          <w:rFonts w:cs="B Nazanin"/>
        </w:rPr>
      </w:pPr>
      <w:r w:rsidRPr="003D300F">
        <w:rPr>
          <w:rFonts w:cs="B Nazanin" w:hint="cs"/>
          <w:rtl/>
        </w:rPr>
        <w:lastRenderedPageBreak/>
        <w:t>سی تیر در دوره ی قاجار</w:t>
      </w:r>
    </w:p>
    <w:p w:rsidR="00D31188" w:rsidRPr="009D2773" w:rsidRDefault="00D31188" w:rsidP="000815D2">
      <w:pPr>
        <w:pStyle w:val="Heading2"/>
        <w:bidi/>
        <w:spacing w:line="360" w:lineRule="auto"/>
        <w:ind w:left="-279" w:right="-284"/>
        <w:jc w:val="both"/>
        <w:rPr>
          <w:rFonts w:cs="B Nazanin"/>
          <w:b w:val="0"/>
          <w:bCs w:val="0"/>
          <w:sz w:val="22"/>
          <w:szCs w:val="22"/>
        </w:rPr>
      </w:pPr>
      <w:r w:rsidRPr="009D2773">
        <w:rPr>
          <w:rFonts w:cs="B Nazanin"/>
          <w:b w:val="0"/>
          <w:bCs w:val="0"/>
          <w:sz w:val="22"/>
          <w:szCs w:val="22"/>
          <w:rtl/>
        </w:rPr>
        <w:t>ا</w:t>
      </w:r>
      <w:r w:rsidRPr="009D2773">
        <w:rPr>
          <w:rFonts w:cs="B Nazanin" w:hint="cs"/>
          <w:b w:val="0"/>
          <w:bCs w:val="0"/>
          <w:sz w:val="22"/>
          <w:szCs w:val="22"/>
          <w:rtl/>
        </w:rPr>
        <w:t>ین</w:t>
      </w:r>
      <w:r w:rsidRPr="009D2773">
        <w:rPr>
          <w:rFonts w:cs="B Nazanin"/>
          <w:b w:val="0"/>
          <w:bCs w:val="0"/>
          <w:sz w:val="22"/>
          <w:szCs w:val="22"/>
          <w:rtl/>
        </w:rPr>
        <w:t xml:space="preserve"> خ</w:t>
      </w:r>
      <w:r w:rsidRPr="009D2773">
        <w:rPr>
          <w:rFonts w:cs="B Nazanin" w:hint="cs"/>
          <w:b w:val="0"/>
          <w:bCs w:val="0"/>
          <w:sz w:val="22"/>
          <w:szCs w:val="22"/>
          <w:rtl/>
        </w:rPr>
        <w:t>یابان</w:t>
      </w:r>
      <w:r w:rsidRPr="009D2773">
        <w:rPr>
          <w:rFonts w:cs="B Nazanin"/>
          <w:b w:val="0"/>
          <w:bCs w:val="0"/>
          <w:sz w:val="22"/>
          <w:szCs w:val="22"/>
          <w:rtl/>
        </w:rPr>
        <w:t xml:space="preserve"> در محله </w:t>
      </w:r>
      <w:r w:rsidRPr="009D2773">
        <w:rPr>
          <w:rFonts w:cs="B Nazanin" w:hint="cs"/>
          <w:b w:val="0"/>
          <w:bCs w:val="0"/>
          <w:sz w:val="22"/>
          <w:szCs w:val="22"/>
          <w:rtl/>
        </w:rPr>
        <w:t>ی</w:t>
      </w:r>
      <w:r w:rsidRPr="009D2773">
        <w:rPr>
          <w:rFonts w:cs="B Nazanin"/>
          <w:b w:val="0"/>
          <w:bCs w:val="0"/>
          <w:sz w:val="22"/>
          <w:szCs w:val="22"/>
          <w:rtl/>
        </w:rPr>
        <w:t xml:space="preserve"> تازه تاس</w:t>
      </w:r>
      <w:r w:rsidRPr="009D2773">
        <w:rPr>
          <w:rFonts w:cs="B Nazanin" w:hint="cs"/>
          <w:b w:val="0"/>
          <w:bCs w:val="0"/>
          <w:sz w:val="22"/>
          <w:szCs w:val="22"/>
          <w:rtl/>
        </w:rPr>
        <w:t>یس</w:t>
      </w:r>
      <w:r w:rsidRPr="009D2773">
        <w:rPr>
          <w:rFonts w:cs="B Nazanin"/>
          <w:b w:val="0"/>
          <w:bCs w:val="0"/>
          <w:sz w:val="22"/>
          <w:szCs w:val="22"/>
          <w:rtl/>
        </w:rPr>
        <w:t xml:space="preserve"> دولت که  از زمان ناصرالد</w:t>
      </w:r>
      <w:r w:rsidRPr="009D2773">
        <w:rPr>
          <w:rFonts w:cs="B Nazanin" w:hint="cs"/>
          <w:b w:val="0"/>
          <w:bCs w:val="0"/>
          <w:sz w:val="22"/>
          <w:szCs w:val="22"/>
          <w:rtl/>
        </w:rPr>
        <w:t>ین</w:t>
      </w:r>
      <w:r w:rsidRPr="009D2773">
        <w:rPr>
          <w:rFonts w:cs="B Nazanin"/>
          <w:b w:val="0"/>
          <w:bCs w:val="0"/>
          <w:sz w:val="22"/>
          <w:szCs w:val="22"/>
          <w:rtl/>
        </w:rPr>
        <w:t xml:space="preserve"> شاه  , با و</w:t>
      </w:r>
      <w:r w:rsidRPr="009D2773">
        <w:rPr>
          <w:rFonts w:cs="B Nazanin" w:hint="cs"/>
          <w:b w:val="0"/>
          <w:bCs w:val="0"/>
          <w:sz w:val="22"/>
          <w:szCs w:val="22"/>
          <w:rtl/>
        </w:rPr>
        <w:t>یلای</w:t>
      </w:r>
      <w:r w:rsidRPr="009D2773">
        <w:rPr>
          <w:rFonts w:cs="B Nazanin"/>
          <w:b w:val="0"/>
          <w:bCs w:val="0"/>
          <w:sz w:val="22"/>
          <w:szCs w:val="22"/>
          <w:rtl/>
        </w:rPr>
        <w:t xml:space="preserve"> متمولان و </w:t>
      </w:r>
      <w:r w:rsidR="0088170E" w:rsidRPr="009D2773">
        <w:rPr>
          <w:rFonts w:cs="B Nazanin" w:hint="cs"/>
          <w:b w:val="0"/>
          <w:bCs w:val="0"/>
          <w:sz w:val="22"/>
          <w:szCs w:val="22"/>
          <w:rtl/>
        </w:rPr>
        <w:t>ا</w:t>
      </w:r>
      <w:r w:rsidRPr="009D2773">
        <w:rPr>
          <w:rFonts w:cs="B Nazanin"/>
          <w:b w:val="0"/>
          <w:bCs w:val="0"/>
          <w:sz w:val="22"/>
          <w:szCs w:val="22"/>
          <w:rtl/>
        </w:rPr>
        <w:t>ول</w:t>
      </w:r>
      <w:r w:rsidRPr="009D2773">
        <w:rPr>
          <w:rFonts w:cs="B Nazanin" w:hint="cs"/>
          <w:b w:val="0"/>
          <w:bCs w:val="0"/>
          <w:sz w:val="22"/>
          <w:szCs w:val="22"/>
          <w:rtl/>
        </w:rPr>
        <w:t>ین</w:t>
      </w:r>
      <w:r w:rsidRPr="009D2773">
        <w:rPr>
          <w:rFonts w:cs="B Nazanin"/>
          <w:b w:val="0"/>
          <w:bCs w:val="0"/>
          <w:sz w:val="22"/>
          <w:szCs w:val="22"/>
          <w:rtl/>
        </w:rPr>
        <w:t xml:space="preserve"> مغازه ها</w:t>
      </w:r>
      <w:r w:rsidRPr="009D2773">
        <w:rPr>
          <w:rFonts w:cs="B Nazanin" w:hint="cs"/>
          <w:b w:val="0"/>
          <w:bCs w:val="0"/>
          <w:sz w:val="22"/>
          <w:szCs w:val="22"/>
          <w:rtl/>
        </w:rPr>
        <w:t>ی</w:t>
      </w:r>
      <w:r w:rsidRPr="009D2773">
        <w:rPr>
          <w:rFonts w:cs="B Nazanin"/>
          <w:b w:val="0"/>
          <w:bCs w:val="0"/>
          <w:sz w:val="22"/>
          <w:szCs w:val="22"/>
          <w:rtl/>
        </w:rPr>
        <w:t xml:space="preserve"> سبک اروپا</w:t>
      </w:r>
      <w:r w:rsidRPr="009D2773">
        <w:rPr>
          <w:rFonts w:cs="B Nazanin" w:hint="cs"/>
          <w:b w:val="0"/>
          <w:bCs w:val="0"/>
          <w:sz w:val="22"/>
          <w:szCs w:val="22"/>
          <w:rtl/>
        </w:rPr>
        <w:t>یی</w:t>
      </w:r>
      <w:r w:rsidRPr="009D2773">
        <w:rPr>
          <w:rFonts w:cs="B Nazanin"/>
          <w:b w:val="0"/>
          <w:bCs w:val="0"/>
          <w:sz w:val="22"/>
          <w:szCs w:val="22"/>
          <w:rtl/>
        </w:rPr>
        <w:t xml:space="preserve"> شناخته م</w:t>
      </w:r>
      <w:r w:rsidRPr="009D2773">
        <w:rPr>
          <w:rFonts w:cs="B Nazanin" w:hint="cs"/>
          <w:b w:val="0"/>
          <w:bCs w:val="0"/>
          <w:sz w:val="22"/>
          <w:szCs w:val="22"/>
          <w:rtl/>
        </w:rPr>
        <w:t>یشود</w:t>
      </w:r>
      <w:r w:rsidRPr="009D2773">
        <w:rPr>
          <w:rFonts w:cs="B Nazanin"/>
          <w:b w:val="0"/>
          <w:bCs w:val="0"/>
          <w:sz w:val="22"/>
          <w:szCs w:val="22"/>
          <w:rtl/>
        </w:rPr>
        <w:t xml:space="preserve"> جا خوش کرده است. (</w:t>
      </w:r>
      <w:r w:rsidRPr="009D2773">
        <w:rPr>
          <w:rFonts w:cs="B Nazanin" w:hint="cs"/>
          <w:b w:val="0"/>
          <w:bCs w:val="0"/>
          <w:sz w:val="22"/>
          <w:szCs w:val="22"/>
          <w:rtl/>
        </w:rPr>
        <w:t>ت</w:t>
      </w:r>
      <w:r w:rsidRPr="009D2773">
        <w:rPr>
          <w:rFonts w:cs="B Nazanin"/>
          <w:b w:val="0"/>
          <w:bCs w:val="0"/>
          <w:sz w:val="22"/>
          <w:szCs w:val="22"/>
          <w:rtl/>
        </w:rPr>
        <w:t>ب</w:t>
      </w:r>
      <w:r w:rsidRPr="009D2773">
        <w:rPr>
          <w:rFonts w:cs="B Nazanin" w:hint="cs"/>
          <w:b w:val="0"/>
          <w:bCs w:val="0"/>
          <w:sz w:val="22"/>
          <w:szCs w:val="22"/>
          <w:rtl/>
        </w:rPr>
        <w:t>یان</w:t>
      </w:r>
      <w:r w:rsidR="000815D2" w:rsidRPr="009D2773">
        <w:rPr>
          <w:rFonts w:cs="B Nazanin" w:hint="cs"/>
          <w:b w:val="0"/>
          <w:bCs w:val="0"/>
          <w:sz w:val="22"/>
          <w:szCs w:val="22"/>
          <w:rtl/>
        </w:rPr>
        <w:t xml:space="preserve"> </w:t>
      </w:r>
      <w:r w:rsidR="000815D2" w:rsidRPr="009D2773">
        <w:rPr>
          <w:rFonts w:cs="B Nazanin"/>
          <w:b w:val="0"/>
          <w:bCs w:val="0"/>
          <w:sz w:val="22"/>
          <w:szCs w:val="22"/>
          <w:lang w:bidi="ar-IQ"/>
        </w:rPr>
        <w:t>,</w:t>
      </w:r>
      <w:r w:rsidR="000815D2" w:rsidRPr="009D2773">
        <w:rPr>
          <w:rFonts w:cs="B Nazanin" w:hint="cs"/>
          <w:b w:val="0"/>
          <w:bCs w:val="0"/>
          <w:sz w:val="22"/>
          <w:szCs w:val="22"/>
          <w:rtl/>
          <w:lang w:bidi="ar-IQ"/>
        </w:rPr>
        <w:t xml:space="preserve"> 1390</w:t>
      </w:r>
      <w:r w:rsidRPr="009D2773">
        <w:rPr>
          <w:rFonts w:cs="B Nazanin" w:hint="cs"/>
          <w:b w:val="0"/>
          <w:bCs w:val="0"/>
          <w:sz w:val="22"/>
          <w:szCs w:val="22"/>
          <w:rtl/>
        </w:rPr>
        <w:t>)</w:t>
      </w:r>
      <w:r w:rsidR="000815D2" w:rsidRPr="009D2773">
        <w:rPr>
          <w:rFonts w:cs="B Nazanin" w:hint="cs"/>
          <w:b w:val="0"/>
          <w:bCs w:val="0"/>
          <w:sz w:val="22"/>
          <w:szCs w:val="22"/>
          <w:rtl/>
        </w:rPr>
        <w:t xml:space="preserve"> </w:t>
      </w:r>
      <w:r w:rsidRPr="009D2773">
        <w:rPr>
          <w:rFonts w:cs="B Nazanin" w:hint="cs"/>
          <w:b w:val="0"/>
          <w:bCs w:val="0"/>
          <w:sz w:val="22"/>
          <w:szCs w:val="22"/>
          <w:rtl/>
        </w:rPr>
        <w:t>این</w:t>
      </w:r>
      <w:r w:rsidRPr="009D2773">
        <w:rPr>
          <w:rFonts w:cs="B Nazanin"/>
          <w:b w:val="0"/>
          <w:bCs w:val="0"/>
          <w:sz w:val="22"/>
          <w:szCs w:val="22"/>
          <w:rtl/>
        </w:rPr>
        <w:t xml:space="preserve"> بخش شهر تا </w:t>
      </w:r>
      <w:r w:rsidR="005B4332" w:rsidRPr="009D2773">
        <w:rPr>
          <w:rFonts w:cs="B Nazanin" w:hint="cs"/>
          <w:b w:val="0"/>
          <w:bCs w:val="0"/>
          <w:sz w:val="22"/>
          <w:szCs w:val="22"/>
          <w:rtl/>
        </w:rPr>
        <w:t xml:space="preserve">در زمان </w:t>
      </w:r>
      <w:r w:rsidRPr="009D2773">
        <w:rPr>
          <w:rFonts w:cs="B Nazanin"/>
          <w:b w:val="0"/>
          <w:bCs w:val="0"/>
          <w:sz w:val="22"/>
          <w:szCs w:val="22"/>
          <w:rtl/>
        </w:rPr>
        <w:t>حصار طهماسب</w:t>
      </w:r>
      <w:r w:rsidRPr="009D2773">
        <w:rPr>
          <w:rFonts w:cs="B Nazanin" w:hint="cs"/>
          <w:b w:val="0"/>
          <w:bCs w:val="0"/>
          <w:sz w:val="22"/>
          <w:szCs w:val="22"/>
          <w:rtl/>
        </w:rPr>
        <w:t>ی</w:t>
      </w:r>
      <w:r w:rsidRPr="009D2773">
        <w:rPr>
          <w:rFonts w:cs="B Nazanin"/>
          <w:b w:val="0"/>
          <w:bCs w:val="0"/>
          <w:sz w:val="22"/>
          <w:szCs w:val="22"/>
          <w:rtl/>
        </w:rPr>
        <w:t xml:space="preserve"> منطقه ا</w:t>
      </w:r>
      <w:r w:rsidRPr="009D2773">
        <w:rPr>
          <w:rFonts w:cs="B Nazanin" w:hint="cs"/>
          <w:b w:val="0"/>
          <w:bCs w:val="0"/>
          <w:sz w:val="22"/>
          <w:szCs w:val="22"/>
          <w:rtl/>
        </w:rPr>
        <w:t>ی</w:t>
      </w:r>
      <w:r w:rsidRPr="009D2773">
        <w:rPr>
          <w:rFonts w:cs="B Nazanin"/>
          <w:b w:val="0"/>
          <w:bCs w:val="0"/>
          <w:sz w:val="22"/>
          <w:szCs w:val="22"/>
          <w:rtl/>
        </w:rPr>
        <w:t xml:space="preserve"> پوش</w:t>
      </w:r>
      <w:r w:rsidRPr="009D2773">
        <w:rPr>
          <w:rFonts w:cs="B Nazanin" w:hint="cs"/>
          <w:b w:val="0"/>
          <w:bCs w:val="0"/>
          <w:sz w:val="22"/>
          <w:szCs w:val="22"/>
          <w:rtl/>
        </w:rPr>
        <w:t>یده</w:t>
      </w:r>
      <w:r w:rsidRPr="009D2773">
        <w:rPr>
          <w:rFonts w:cs="B Nazanin"/>
          <w:b w:val="0"/>
          <w:bCs w:val="0"/>
          <w:sz w:val="22"/>
          <w:szCs w:val="22"/>
          <w:rtl/>
        </w:rPr>
        <w:t xml:space="preserve"> از باغات فراوان متعلق به دربار</w:t>
      </w:r>
      <w:r w:rsidRPr="009D2773">
        <w:rPr>
          <w:rFonts w:cs="B Nazanin" w:hint="cs"/>
          <w:b w:val="0"/>
          <w:bCs w:val="0"/>
          <w:sz w:val="22"/>
          <w:szCs w:val="22"/>
          <w:rtl/>
        </w:rPr>
        <w:t>یان</w:t>
      </w:r>
      <w:r w:rsidRPr="009D2773">
        <w:rPr>
          <w:rFonts w:cs="B Nazanin"/>
          <w:b w:val="0"/>
          <w:bCs w:val="0"/>
          <w:sz w:val="22"/>
          <w:szCs w:val="22"/>
          <w:rtl/>
        </w:rPr>
        <w:t xml:space="preserve"> و ثروتمندان تهران بود و از طر</w:t>
      </w:r>
      <w:r w:rsidRPr="009D2773">
        <w:rPr>
          <w:rFonts w:cs="B Nazanin" w:hint="cs"/>
          <w:b w:val="0"/>
          <w:bCs w:val="0"/>
          <w:sz w:val="22"/>
          <w:szCs w:val="22"/>
          <w:rtl/>
        </w:rPr>
        <w:t>یق</w:t>
      </w:r>
      <w:r w:rsidRPr="009D2773">
        <w:rPr>
          <w:rFonts w:cs="B Nazanin"/>
          <w:b w:val="0"/>
          <w:bCs w:val="0"/>
          <w:sz w:val="22"/>
          <w:szCs w:val="22"/>
          <w:rtl/>
        </w:rPr>
        <w:t xml:space="preserve"> دروازه دولت به شهر متصل م</w:t>
      </w:r>
      <w:r w:rsidRPr="009D2773">
        <w:rPr>
          <w:rFonts w:cs="B Nazanin" w:hint="cs"/>
          <w:b w:val="0"/>
          <w:bCs w:val="0"/>
          <w:sz w:val="22"/>
          <w:szCs w:val="22"/>
          <w:rtl/>
        </w:rPr>
        <w:t>یشد</w:t>
      </w:r>
      <w:r w:rsidR="005B4332" w:rsidRPr="009D2773">
        <w:rPr>
          <w:rFonts w:cs="B Nazanin"/>
          <w:b w:val="0"/>
          <w:bCs w:val="0"/>
          <w:sz w:val="22"/>
          <w:szCs w:val="22"/>
          <w:rtl/>
        </w:rPr>
        <w:t>. ب</w:t>
      </w:r>
      <w:r w:rsidR="005B4332" w:rsidRPr="009D2773">
        <w:rPr>
          <w:rFonts w:cs="B Nazanin" w:hint="cs"/>
          <w:b w:val="0"/>
          <w:bCs w:val="0"/>
          <w:sz w:val="22"/>
          <w:szCs w:val="22"/>
          <w:rtl/>
        </w:rPr>
        <w:t>ه تدریج</w:t>
      </w:r>
      <w:r w:rsidRPr="009D2773">
        <w:rPr>
          <w:rFonts w:cs="B Nazanin"/>
          <w:b w:val="0"/>
          <w:bCs w:val="0"/>
          <w:sz w:val="22"/>
          <w:szCs w:val="22"/>
          <w:rtl/>
        </w:rPr>
        <w:t xml:space="preserve"> بناها</w:t>
      </w:r>
      <w:r w:rsidRPr="009D2773">
        <w:rPr>
          <w:rFonts w:cs="B Nazanin" w:hint="cs"/>
          <w:b w:val="0"/>
          <w:bCs w:val="0"/>
          <w:sz w:val="22"/>
          <w:szCs w:val="22"/>
          <w:rtl/>
        </w:rPr>
        <w:t>ی</w:t>
      </w:r>
      <w:r w:rsidRPr="009D2773">
        <w:rPr>
          <w:rFonts w:cs="B Nazanin"/>
          <w:b w:val="0"/>
          <w:bCs w:val="0"/>
          <w:sz w:val="22"/>
          <w:szCs w:val="22"/>
          <w:rtl/>
        </w:rPr>
        <w:t xml:space="preserve"> دولت</w:t>
      </w:r>
      <w:r w:rsidRPr="009D2773">
        <w:rPr>
          <w:rFonts w:cs="B Nazanin" w:hint="cs"/>
          <w:b w:val="0"/>
          <w:bCs w:val="0"/>
          <w:sz w:val="22"/>
          <w:szCs w:val="22"/>
          <w:rtl/>
        </w:rPr>
        <w:t>ی</w:t>
      </w:r>
      <w:r w:rsidRPr="009D2773">
        <w:rPr>
          <w:rFonts w:cs="B Nazanin"/>
          <w:b w:val="0"/>
          <w:bCs w:val="0"/>
          <w:sz w:val="22"/>
          <w:szCs w:val="22"/>
          <w:rtl/>
        </w:rPr>
        <w:t xml:space="preserve"> در زم</w:t>
      </w:r>
      <w:r w:rsidRPr="009D2773">
        <w:rPr>
          <w:rFonts w:cs="B Nazanin" w:hint="cs"/>
          <w:b w:val="0"/>
          <w:bCs w:val="0"/>
          <w:sz w:val="22"/>
          <w:szCs w:val="22"/>
          <w:rtl/>
        </w:rPr>
        <w:t>ین</w:t>
      </w:r>
      <w:r w:rsidRPr="009D2773">
        <w:rPr>
          <w:rFonts w:cs="B Nazanin"/>
          <w:b w:val="0"/>
          <w:bCs w:val="0"/>
          <w:sz w:val="22"/>
          <w:szCs w:val="22"/>
          <w:rtl/>
        </w:rPr>
        <w:t xml:space="preserve"> ها</w:t>
      </w:r>
      <w:r w:rsidRPr="009D2773">
        <w:rPr>
          <w:rFonts w:cs="B Nazanin" w:hint="cs"/>
          <w:b w:val="0"/>
          <w:bCs w:val="0"/>
          <w:sz w:val="22"/>
          <w:szCs w:val="22"/>
          <w:rtl/>
        </w:rPr>
        <w:t>ی</w:t>
      </w:r>
      <w:r w:rsidRPr="009D2773">
        <w:rPr>
          <w:rFonts w:cs="B Nazanin"/>
          <w:b w:val="0"/>
          <w:bCs w:val="0"/>
          <w:sz w:val="22"/>
          <w:szCs w:val="22"/>
          <w:rtl/>
        </w:rPr>
        <w:t xml:space="preserve"> با</w:t>
      </w:r>
      <w:r w:rsidRPr="009D2773">
        <w:rPr>
          <w:rFonts w:cs="B Nazanin" w:hint="cs"/>
          <w:b w:val="0"/>
          <w:bCs w:val="0"/>
          <w:sz w:val="22"/>
          <w:szCs w:val="22"/>
          <w:rtl/>
        </w:rPr>
        <w:t>یر</w:t>
      </w:r>
      <w:r w:rsidRPr="009D2773">
        <w:rPr>
          <w:rFonts w:cs="B Nazanin"/>
          <w:b w:val="0"/>
          <w:bCs w:val="0"/>
          <w:sz w:val="22"/>
          <w:szCs w:val="22"/>
          <w:rtl/>
        </w:rPr>
        <w:t xml:space="preserve"> ا</w:t>
      </w:r>
      <w:r w:rsidRPr="009D2773">
        <w:rPr>
          <w:rFonts w:cs="B Nazanin" w:hint="cs"/>
          <w:b w:val="0"/>
          <w:bCs w:val="0"/>
          <w:sz w:val="22"/>
          <w:szCs w:val="22"/>
          <w:rtl/>
        </w:rPr>
        <w:t>ین</w:t>
      </w:r>
      <w:r w:rsidRPr="009D2773">
        <w:rPr>
          <w:rFonts w:cs="B Nazanin"/>
          <w:b w:val="0"/>
          <w:bCs w:val="0"/>
          <w:sz w:val="22"/>
          <w:szCs w:val="22"/>
          <w:rtl/>
        </w:rPr>
        <w:t xml:space="preserve"> منطقه</w:t>
      </w:r>
      <w:r w:rsidR="005B4332" w:rsidRPr="009D2773">
        <w:rPr>
          <w:rFonts w:cs="B Nazanin" w:hint="cs"/>
          <w:b w:val="0"/>
          <w:bCs w:val="0"/>
          <w:sz w:val="22"/>
          <w:szCs w:val="22"/>
          <w:rtl/>
        </w:rPr>
        <w:t xml:space="preserve"> </w:t>
      </w:r>
      <w:r w:rsidR="005B4332" w:rsidRPr="009D2773">
        <w:rPr>
          <w:rFonts w:cs="B Nazanin"/>
          <w:b w:val="0"/>
          <w:bCs w:val="0"/>
          <w:sz w:val="22"/>
          <w:szCs w:val="22"/>
          <w:rtl/>
        </w:rPr>
        <w:t>تاس</w:t>
      </w:r>
      <w:r w:rsidR="005B4332" w:rsidRPr="009D2773">
        <w:rPr>
          <w:rFonts w:cs="B Nazanin" w:hint="cs"/>
          <w:b w:val="0"/>
          <w:bCs w:val="0"/>
          <w:sz w:val="22"/>
          <w:szCs w:val="22"/>
          <w:rtl/>
        </w:rPr>
        <w:t>یس</w:t>
      </w:r>
      <w:r w:rsidRPr="009D2773">
        <w:rPr>
          <w:rFonts w:cs="B Nazanin"/>
          <w:b w:val="0"/>
          <w:bCs w:val="0"/>
          <w:sz w:val="22"/>
          <w:szCs w:val="22"/>
          <w:rtl/>
        </w:rPr>
        <w:t xml:space="preserve"> </w:t>
      </w:r>
      <w:r w:rsidR="005B4332" w:rsidRPr="009D2773">
        <w:rPr>
          <w:rFonts w:cs="B Nazanin" w:hint="cs"/>
          <w:b w:val="0"/>
          <w:bCs w:val="0"/>
          <w:sz w:val="22"/>
          <w:szCs w:val="22"/>
          <w:rtl/>
        </w:rPr>
        <w:t xml:space="preserve">شد </w:t>
      </w:r>
      <w:r w:rsidRPr="009D2773">
        <w:rPr>
          <w:rFonts w:cs="B Nazanin"/>
          <w:b w:val="0"/>
          <w:bCs w:val="0"/>
          <w:sz w:val="22"/>
          <w:szCs w:val="22"/>
          <w:rtl/>
        </w:rPr>
        <w:t>و در نها</w:t>
      </w:r>
      <w:r w:rsidRPr="009D2773">
        <w:rPr>
          <w:rFonts w:cs="B Nazanin" w:hint="cs"/>
          <w:b w:val="0"/>
          <w:bCs w:val="0"/>
          <w:sz w:val="22"/>
          <w:szCs w:val="22"/>
          <w:rtl/>
        </w:rPr>
        <w:t>یت</w:t>
      </w:r>
      <w:r w:rsidRPr="009D2773">
        <w:rPr>
          <w:rFonts w:cs="B Nazanin"/>
          <w:b w:val="0"/>
          <w:bCs w:val="0"/>
          <w:sz w:val="22"/>
          <w:szCs w:val="22"/>
          <w:rtl/>
        </w:rPr>
        <w:t xml:space="preserve"> با توسعه تهران , محله </w:t>
      </w:r>
      <w:r w:rsidRPr="009D2773">
        <w:rPr>
          <w:rFonts w:cs="B Nazanin" w:hint="cs"/>
          <w:b w:val="0"/>
          <w:bCs w:val="0"/>
          <w:sz w:val="22"/>
          <w:szCs w:val="22"/>
          <w:rtl/>
        </w:rPr>
        <w:t>ی</w:t>
      </w:r>
      <w:r w:rsidRPr="009D2773">
        <w:rPr>
          <w:rFonts w:cs="B Nazanin"/>
          <w:b w:val="0"/>
          <w:bCs w:val="0"/>
          <w:sz w:val="22"/>
          <w:szCs w:val="22"/>
          <w:rtl/>
        </w:rPr>
        <w:t xml:space="preserve"> دولت به شهر افزوده شد.(</w:t>
      </w:r>
      <w:r w:rsidR="000815D2" w:rsidRPr="009D2773">
        <w:rPr>
          <w:rFonts w:ascii="INT" w:hAnsi="INT" w:cs="B Nazanin" w:hint="cs"/>
          <w:b w:val="0"/>
          <w:bCs w:val="0"/>
          <w:sz w:val="21"/>
          <w:szCs w:val="21"/>
          <w:rtl/>
        </w:rPr>
        <w:t>علی رنگچیان</w:t>
      </w:r>
      <w:r w:rsidR="000815D2" w:rsidRPr="009D2773">
        <w:rPr>
          <w:rFonts w:cs="B Nazanin"/>
          <w:b w:val="0"/>
          <w:bCs w:val="0"/>
          <w:sz w:val="22"/>
          <w:szCs w:val="22"/>
          <w:lang w:bidi="ar-IQ"/>
        </w:rPr>
        <w:t>,</w:t>
      </w:r>
      <w:r w:rsidR="000815D2" w:rsidRPr="009D2773">
        <w:rPr>
          <w:rFonts w:cs="B Nazanin"/>
          <w:b w:val="0"/>
          <w:bCs w:val="0"/>
          <w:sz w:val="22"/>
          <w:szCs w:val="22"/>
          <w:rtl/>
        </w:rPr>
        <w:t xml:space="preserve"> </w:t>
      </w:r>
      <w:r w:rsidRPr="009D2773">
        <w:rPr>
          <w:rFonts w:cs="B Nazanin"/>
          <w:b w:val="0"/>
          <w:bCs w:val="0"/>
          <w:sz w:val="22"/>
          <w:szCs w:val="22"/>
          <w:rtl/>
        </w:rPr>
        <w:t>1393</w:t>
      </w:r>
      <w:r w:rsidR="000815D2" w:rsidRPr="009D2773">
        <w:rPr>
          <w:rFonts w:cs="B Nazanin"/>
          <w:b w:val="0"/>
          <w:bCs w:val="0"/>
          <w:sz w:val="22"/>
          <w:szCs w:val="22"/>
          <w:lang w:bidi="ar-IQ"/>
        </w:rPr>
        <w:t>,</w:t>
      </w:r>
      <w:r w:rsidR="000815D2" w:rsidRPr="009D2773">
        <w:rPr>
          <w:rFonts w:cs="B Nazanin"/>
          <w:b w:val="0"/>
          <w:bCs w:val="0"/>
          <w:sz w:val="22"/>
          <w:szCs w:val="22"/>
          <w:rtl/>
        </w:rPr>
        <w:t xml:space="preserve"> </w:t>
      </w:r>
      <w:r w:rsidR="000815D2" w:rsidRPr="009D2773">
        <w:rPr>
          <w:rFonts w:cs="B Nazanin" w:hint="cs"/>
          <w:b w:val="0"/>
          <w:bCs w:val="0"/>
          <w:sz w:val="22"/>
          <w:szCs w:val="22"/>
          <w:rtl/>
        </w:rPr>
        <w:t xml:space="preserve">ص67-68 </w:t>
      </w:r>
      <w:r w:rsidRPr="009D2773">
        <w:rPr>
          <w:rFonts w:cs="B Nazanin"/>
          <w:b w:val="0"/>
          <w:bCs w:val="0"/>
          <w:sz w:val="22"/>
          <w:szCs w:val="22"/>
          <w:rtl/>
        </w:rPr>
        <w:t>)</w:t>
      </w:r>
    </w:p>
    <w:p w:rsidR="00D31188" w:rsidRPr="009D2773" w:rsidRDefault="00D31188" w:rsidP="00424695">
      <w:pPr>
        <w:pStyle w:val="Heading2"/>
        <w:bidi/>
        <w:spacing w:line="360" w:lineRule="auto"/>
        <w:ind w:left="-279" w:right="-284"/>
        <w:jc w:val="both"/>
        <w:rPr>
          <w:rFonts w:cs="B Nazanin"/>
          <w:b w:val="0"/>
          <w:bCs w:val="0"/>
          <w:sz w:val="22"/>
          <w:szCs w:val="22"/>
        </w:rPr>
      </w:pPr>
      <w:r w:rsidRPr="009D2773">
        <w:rPr>
          <w:rFonts w:cs="B Nazanin" w:hint="cs"/>
          <w:b w:val="0"/>
          <w:bCs w:val="0"/>
          <w:sz w:val="22"/>
          <w:szCs w:val="22"/>
          <w:rtl/>
        </w:rPr>
        <w:t>برخلاف</w:t>
      </w:r>
      <w:r w:rsidRPr="009D2773">
        <w:rPr>
          <w:rFonts w:cs="B Nazanin"/>
          <w:b w:val="0"/>
          <w:bCs w:val="0"/>
          <w:sz w:val="22"/>
          <w:szCs w:val="22"/>
          <w:rtl/>
        </w:rPr>
        <w:t xml:space="preserve"> ب</w:t>
      </w:r>
      <w:r w:rsidRPr="009D2773">
        <w:rPr>
          <w:rFonts w:cs="B Nazanin" w:hint="cs"/>
          <w:b w:val="0"/>
          <w:bCs w:val="0"/>
          <w:sz w:val="22"/>
          <w:szCs w:val="22"/>
          <w:rtl/>
        </w:rPr>
        <w:t>یشتر</w:t>
      </w:r>
      <w:r w:rsidRPr="009D2773">
        <w:rPr>
          <w:rFonts w:cs="B Nazanin"/>
          <w:b w:val="0"/>
          <w:bCs w:val="0"/>
          <w:sz w:val="22"/>
          <w:szCs w:val="22"/>
          <w:rtl/>
        </w:rPr>
        <w:t xml:space="preserve"> خ</w:t>
      </w:r>
      <w:r w:rsidRPr="009D2773">
        <w:rPr>
          <w:rFonts w:cs="B Nazanin" w:hint="cs"/>
          <w:b w:val="0"/>
          <w:bCs w:val="0"/>
          <w:sz w:val="22"/>
          <w:szCs w:val="22"/>
          <w:rtl/>
        </w:rPr>
        <w:t>یابان</w:t>
      </w:r>
      <w:r w:rsidRPr="009D2773">
        <w:rPr>
          <w:rFonts w:cs="B Nazanin"/>
          <w:b w:val="0"/>
          <w:bCs w:val="0"/>
          <w:sz w:val="22"/>
          <w:szCs w:val="22"/>
          <w:rtl/>
        </w:rPr>
        <w:t xml:space="preserve"> ها</w:t>
      </w:r>
      <w:r w:rsidRPr="009D2773">
        <w:rPr>
          <w:rFonts w:cs="B Nazanin" w:hint="cs"/>
          <w:b w:val="0"/>
          <w:bCs w:val="0"/>
          <w:sz w:val="22"/>
          <w:szCs w:val="22"/>
          <w:rtl/>
        </w:rPr>
        <w:t>ی</w:t>
      </w:r>
      <w:r w:rsidRPr="009D2773">
        <w:rPr>
          <w:rFonts w:cs="B Nazanin"/>
          <w:b w:val="0"/>
          <w:bCs w:val="0"/>
          <w:sz w:val="22"/>
          <w:szCs w:val="22"/>
          <w:rtl/>
        </w:rPr>
        <w:t xml:space="preserve"> شمال</w:t>
      </w:r>
      <w:r w:rsidRPr="009D2773">
        <w:rPr>
          <w:rFonts w:cs="B Nazanin" w:hint="cs"/>
          <w:b w:val="0"/>
          <w:bCs w:val="0"/>
          <w:sz w:val="22"/>
          <w:szCs w:val="22"/>
          <w:rtl/>
        </w:rPr>
        <w:t>ی</w:t>
      </w:r>
      <w:r w:rsidRPr="009D2773">
        <w:rPr>
          <w:rFonts w:cs="B Nazanin"/>
          <w:b w:val="0"/>
          <w:bCs w:val="0"/>
          <w:sz w:val="22"/>
          <w:szCs w:val="22"/>
          <w:rtl/>
        </w:rPr>
        <w:t>-جنوب</w:t>
      </w:r>
      <w:r w:rsidRPr="009D2773">
        <w:rPr>
          <w:rFonts w:cs="B Nazanin" w:hint="cs"/>
          <w:b w:val="0"/>
          <w:bCs w:val="0"/>
          <w:sz w:val="22"/>
          <w:szCs w:val="22"/>
          <w:rtl/>
        </w:rPr>
        <w:t>ی</w:t>
      </w:r>
      <w:r w:rsidRPr="009D2773">
        <w:rPr>
          <w:rFonts w:cs="B Nazanin"/>
          <w:b w:val="0"/>
          <w:bCs w:val="0"/>
          <w:sz w:val="22"/>
          <w:szCs w:val="22"/>
          <w:rtl/>
        </w:rPr>
        <w:t xml:space="preserve"> محله ,  ا</w:t>
      </w:r>
      <w:r w:rsidRPr="009D2773">
        <w:rPr>
          <w:rFonts w:cs="B Nazanin" w:hint="cs"/>
          <w:b w:val="0"/>
          <w:bCs w:val="0"/>
          <w:sz w:val="22"/>
          <w:szCs w:val="22"/>
          <w:rtl/>
        </w:rPr>
        <w:t>ین</w:t>
      </w:r>
      <w:r w:rsidRPr="009D2773">
        <w:rPr>
          <w:rFonts w:cs="B Nazanin"/>
          <w:b w:val="0"/>
          <w:bCs w:val="0"/>
          <w:sz w:val="22"/>
          <w:szCs w:val="22"/>
          <w:rtl/>
        </w:rPr>
        <w:t xml:space="preserve"> معبر به واسطه </w:t>
      </w:r>
      <w:r w:rsidRPr="009D2773">
        <w:rPr>
          <w:rFonts w:cs="B Nazanin" w:hint="cs"/>
          <w:b w:val="0"/>
          <w:bCs w:val="0"/>
          <w:sz w:val="22"/>
          <w:szCs w:val="22"/>
          <w:rtl/>
        </w:rPr>
        <w:t>ی</w:t>
      </w:r>
      <w:r w:rsidRPr="009D2773">
        <w:rPr>
          <w:rFonts w:cs="B Nazanin"/>
          <w:b w:val="0"/>
          <w:bCs w:val="0"/>
          <w:sz w:val="22"/>
          <w:szCs w:val="22"/>
          <w:rtl/>
        </w:rPr>
        <w:t xml:space="preserve"> باغ جناب ام</w:t>
      </w:r>
      <w:r w:rsidRPr="009D2773">
        <w:rPr>
          <w:rFonts w:cs="B Nazanin" w:hint="cs"/>
          <w:b w:val="0"/>
          <w:bCs w:val="0"/>
          <w:sz w:val="22"/>
          <w:szCs w:val="22"/>
          <w:rtl/>
        </w:rPr>
        <w:t>ین</w:t>
      </w:r>
      <w:r w:rsidRPr="009D2773">
        <w:rPr>
          <w:rFonts w:cs="B Nazanin"/>
          <w:b w:val="0"/>
          <w:bCs w:val="0"/>
          <w:sz w:val="22"/>
          <w:szCs w:val="22"/>
          <w:rtl/>
        </w:rPr>
        <w:t xml:space="preserve"> السلطان که به نظر م</w:t>
      </w:r>
      <w:r w:rsidRPr="009D2773">
        <w:rPr>
          <w:rFonts w:cs="B Nazanin" w:hint="cs"/>
          <w:b w:val="0"/>
          <w:bCs w:val="0"/>
          <w:sz w:val="22"/>
          <w:szCs w:val="22"/>
          <w:rtl/>
        </w:rPr>
        <w:t>یرسد</w:t>
      </w:r>
      <w:r w:rsidRPr="009D2773">
        <w:rPr>
          <w:rFonts w:cs="B Nazanin"/>
          <w:b w:val="0"/>
          <w:bCs w:val="0"/>
          <w:sz w:val="22"/>
          <w:szCs w:val="22"/>
          <w:rtl/>
        </w:rPr>
        <w:t xml:space="preserve"> جزو همان باغات خارج از شهر بوده باشد</w:t>
      </w:r>
      <w:r w:rsidRPr="009D2773">
        <w:rPr>
          <w:rFonts w:cs="B Nazanin"/>
          <w:b w:val="0"/>
          <w:bCs w:val="0"/>
          <w:sz w:val="22"/>
          <w:szCs w:val="22"/>
        </w:rPr>
        <w:t xml:space="preserve">, </w:t>
      </w:r>
      <w:r w:rsidRPr="009D2773">
        <w:rPr>
          <w:rFonts w:cs="B Nazanin" w:hint="cs"/>
          <w:b w:val="0"/>
          <w:bCs w:val="0"/>
          <w:sz w:val="22"/>
          <w:szCs w:val="22"/>
          <w:rtl/>
        </w:rPr>
        <w:t xml:space="preserve"> </w:t>
      </w:r>
      <w:r w:rsidRPr="009D2773">
        <w:rPr>
          <w:rFonts w:cs="B Nazanin"/>
          <w:b w:val="0"/>
          <w:bCs w:val="0"/>
          <w:sz w:val="22"/>
          <w:szCs w:val="22"/>
        </w:rPr>
        <w:t xml:space="preserve"> </w:t>
      </w:r>
      <w:r w:rsidRPr="009D2773">
        <w:rPr>
          <w:rFonts w:cs="B Nazanin"/>
          <w:b w:val="0"/>
          <w:bCs w:val="0"/>
          <w:sz w:val="22"/>
          <w:szCs w:val="22"/>
          <w:rtl/>
        </w:rPr>
        <w:t>تا حصار ناصر</w:t>
      </w:r>
      <w:r w:rsidRPr="009D2773">
        <w:rPr>
          <w:rFonts w:cs="B Nazanin" w:hint="cs"/>
          <w:b w:val="0"/>
          <w:bCs w:val="0"/>
          <w:sz w:val="22"/>
          <w:szCs w:val="22"/>
          <w:rtl/>
        </w:rPr>
        <w:t>ی</w:t>
      </w:r>
      <w:r w:rsidRPr="009D2773">
        <w:rPr>
          <w:rFonts w:cs="B Nazanin"/>
          <w:b w:val="0"/>
          <w:bCs w:val="0"/>
          <w:sz w:val="22"/>
          <w:szCs w:val="22"/>
          <w:rtl/>
        </w:rPr>
        <w:t xml:space="preserve"> امتداد ن</w:t>
      </w:r>
      <w:r w:rsidRPr="009D2773">
        <w:rPr>
          <w:rFonts w:cs="B Nazanin" w:hint="cs"/>
          <w:b w:val="0"/>
          <w:bCs w:val="0"/>
          <w:sz w:val="22"/>
          <w:szCs w:val="22"/>
          <w:rtl/>
        </w:rPr>
        <w:t>یافت</w:t>
      </w:r>
      <w:r w:rsidR="007029DF" w:rsidRPr="009D2773">
        <w:rPr>
          <w:rFonts w:cs="B Nazanin" w:hint="cs"/>
          <w:b w:val="0"/>
          <w:bCs w:val="0"/>
          <w:sz w:val="22"/>
          <w:szCs w:val="22"/>
          <w:rtl/>
        </w:rPr>
        <w:t>ه است.</w:t>
      </w:r>
      <w:r w:rsidRPr="009D2773">
        <w:rPr>
          <w:rFonts w:cs="B Nazanin"/>
          <w:b w:val="0"/>
          <w:bCs w:val="0"/>
          <w:sz w:val="22"/>
          <w:szCs w:val="22"/>
          <w:rtl/>
        </w:rPr>
        <w:t xml:space="preserve"> (نقشه </w:t>
      </w:r>
      <w:r w:rsidR="000815D2" w:rsidRPr="009D2773">
        <w:rPr>
          <w:rFonts w:cs="B Nazanin" w:hint="cs"/>
          <w:b w:val="0"/>
          <w:bCs w:val="0"/>
          <w:sz w:val="22"/>
          <w:szCs w:val="22"/>
          <w:rtl/>
        </w:rPr>
        <w:t>1</w:t>
      </w:r>
      <w:r w:rsidRPr="009D2773">
        <w:rPr>
          <w:rFonts w:cs="B Nazanin"/>
          <w:b w:val="0"/>
          <w:bCs w:val="0"/>
          <w:sz w:val="22"/>
          <w:szCs w:val="22"/>
          <w:rtl/>
        </w:rPr>
        <w:t>)</w:t>
      </w:r>
      <w:r w:rsidR="00587BC7" w:rsidRPr="009D2773">
        <w:rPr>
          <w:rFonts w:cs="B Nazanin"/>
          <w:b w:val="0"/>
          <w:bCs w:val="0"/>
          <w:sz w:val="22"/>
          <w:szCs w:val="22"/>
          <w:rtl/>
        </w:rPr>
        <w:t xml:space="preserve"> </w:t>
      </w:r>
      <w:r w:rsidRPr="009D2773">
        <w:rPr>
          <w:rFonts w:cs="B Nazanin"/>
          <w:b w:val="0"/>
          <w:bCs w:val="0"/>
          <w:sz w:val="22"/>
          <w:szCs w:val="22"/>
          <w:rtl/>
        </w:rPr>
        <w:t>باغ</w:t>
      </w:r>
      <w:r w:rsidRPr="009D2773">
        <w:rPr>
          <w:rFonts w:cs="B Nazanin" w:hint="cs"/>
          <w:b w:val="0"/>
          <w:bCs w:val="0"/>
          <w:sz w:val="22"/>
          <w:szCs w:val="22"/>
          <w:rtl/>
        </w:rPr>
        <w:t>ی</w:t>
      </w:r>
      <w:r w:rsidRPr="009D2773">
        <w:rPr>
          <w:rFonts w:cs="B Nazanin"/>
          <w:b w:val="0"/>
          <w:bCs w:val="0"/>
          <w:sz w:val="22"/>
          <w:szCs w:val="22"/>
          <w:rtl/>
        </w:rPr>
        <w:t xml:space="preserve"> </w:t>
      </w:r>
      <w:r w:rsidR="00587BC7" w:rsidRPr="009D2773">
        <w:rPr>
          <w:rFonts w:cs="B Nazanin" w:hint="cs"/>
          <w:b w:val="0"/>
          <w:bCs w:val="0"/>
          <w:sz w:val="22"/>
          <w:szCs w:val="22"/>
          <w:rtl/>
        </w:rPr>
        <w:t xml:space="preserve">بزرگ و </w:t>
      </w:r>
      <w:r w:rsidRPr="009D2773">
        <w:rPr>
          <w:rFonts w:cs="B Nazanin"/>
          <w:b w:val="0"/>
          <w:bCs w:val="0"/>
          <w:sz w:val="22"/>
          <w:szCs w:val="22"/>
          <w:rtl/>
        </w:rPr>
        <w:t>با اهم</w:t>
      </w:r>
      <w:r w:rsidRPr="009D2773">
        <w:rPr>
          <w:rFonts w:cs="B Nazanin" w:hint="cs"/>
          <w:b w:val="0"/>
          <w:bCs w:val="0"/>
          <w:sz w:val="22"/>
          <w:szCs w:val="22"/>
          <w:rtl/>
        </w:rPr>
        <w:t>یت</w:t>
      </w:r>
      <w:r w:rsidRPr="009D2773">
        <w:rPr>
          <w:rFonts w:cs="B Nazanin"/>
          <w:b w:val="0"/>
          <w:bCs w:val="0"/>
          <w:sz w:val="22"/>
          <w:szCs w:val="22"/>
          <w:rtl/>
        </w:rPr>
        <w:t xml:space="preserve"> که خ</w:t>
      </w:r>
      <w:r w:rsidRPr="009D2773">
        <w:rPr>
          <w:rFonts w:cs="B Nazanin" w:hint="cs"/>
          <w:b w:val="0"/>
          <w:bCs w:val="0"/>
          <w:sz w:val="22"/>
          <w:szCs w:val="22"/>
          <w:rtl/>
        </w:rPr>
        <w:t>یابان</w:t>
      </w:r>
      <w:r w:rsidRPr="009D2773">
        <w:rPr>
          <w:rFonts w:cs="B Nazanin"/>
          <w:b w:val="0"/>
          <w:bCs w:val="0"/>
          <w:sz w:val="22"/>
          <w:szCs w:val="22"/>
          <w:rtl/>
        </w:rPr>
        <w:t xml:space="preserve"> کش</w:t>
      </w:r>
      <w:r w:rsidRPr="009D2773">
        <w:rPr>
          <w:rFonts w:cs="B Nazanin" w:hint="cs"/>
          <w:b w:val="0"/>
          <w:bCs w:val="0"/>
          <w:sz w:val="22"/>
          <w:szCs w:val="22"/>
          <w:rtl/>
        </w:rPr>
        <w:t>ی</w:t>
      </w:r>
      <w:r w:rsidRPr="009D2773">
        <w:rPr>
          <w:rFonts w:cs="B Nazanin"/>
          <w:b w:val="0"/>
          <w:bCs w:val="0"/>
          <w:sz w:val="22"/>
          <w:szCs w:val="22"/>
          <w:rtl/>
        </w:rPr>
        <w:t xml:space="preserve"> ها ، به احترام ام</w:t>
      </w:r>
      <w:r w:rsidRPr="009D2773">
        <w:rPr>
          <w:rFonts w:cs="B Nazanin" w:hint="cs"/>
          <w:b w:val="0"/>
          <w:bCs w:val="0"/>
          <w:sz w:val="22"/>
          <w:szCs w:val="22"/>
          <w:rtl/>
        </w:rPr>
        <w:t>ین</w:t>
      </w:r>
      <w:r w:rsidR="00F101D8" w:rsidRPr="009D2773">
        <w:rPr>
          <w:rFonts w:cs="B Nazanin"/>
          <w:b w:val="0"/>
          <w:bCs w:val="0"/>
          <w:sz w:val="22"/>
          <w:szCs w:val="22"/>
          <w:rtl/>
        </w:rPr>
        <w:t xml:space="preserve"> السلطان</w:t>
      </w:r>
      <w:r w:rsidR="00F101D8" w:rsidRPr="009D2773">
        <w:rPr>
          <w:rFonts w:cs="B Nazanin" w:hint="cs"/>
          <w:b w:val="0"/>
          <w:bCs w:val="0"/>
          <w:sz w:val="22"/>
          <w:szCs w:val="22"/>
          <w:rtl/>
        </w:rPr>
        <w:t xml:space="preserve">(صدر اعظم ناصرالدین شاه) </w:t>
      </w:r>
      <w:r w:rsidR="00F101D8" w:rsidRPr="009D2773">
        <w:rPr>
          <w:rFonts w:cs="B Nazanin"/>
          <w:b w:val="0"/>
          <w:bCs w:val="0"/>
          <w:sz w:val="22"/>
          <w:szCs w:val="22"/>
          <w:lang w:bidi="ar-IQ"/>
        </w:rPr>
        <w:t>,</w:t>
      </w:r>
      <w:r w:rsidRPr="009D2773">
        <w:rPr>
          <w:rFonts w:cs="B Nazanin"/>
          <w:b w:val="0"/>
          <w:bCs w:val="0"/>
          <w:sz w:val="22"/>
          <w:szCs w:val="22"/>
          <w:rtl/>
        </w:rPr>
        <w:t xml:space="preserve"> نه تنها باغش را قطع نکردند بلکه آن را دور زده و چهار طرف آن را فرا گر</w:t>
      </w:r>
      <w:r w:rsidRPr="009D2773">
        <w:rPr>
          <w:rFonts w:cs="B Nazanin" w:hint="cs"/>
          <w:b w:val="0"/>
          <w:bCs w:val="0"/>
          <w:sz w:val="22"/>
          <w:szCs w:val="22"/>
          <w:rtl/>
        </w:rPr>
        <w:t>فتند</w:t>
      </w:r>
      <w:r w:rsidR="00587BC7" w:rsidRPr="009D2773">
        <w:rPr>
          <w:rFonts w:cs="B Nazanin" w:hint="cs"/>
          <w:b w:val="0"/>
          <w:bCs w:val="0"/>
          <w:sz w:val="22"/>
          <w:szCs w:val="22"/>
          <w:rtl/>
        </w:rPr>
        <w:t>.</w:t>
      </w:r>
      <w:r w:rsidRPr="009D2773">
        <w:rPr>
          <w:rFonts w:cs="B Nazanin"/>
          <w:b w:val="0"/>
          <w:bCs w:val="0"/>
          <w:sz w:val="22"/>
          <w:szCs w:val="22"/>
          <w:rtl/>
        </w:rPr>
        <w:t xml:space="preserve"> </w:t>
      </w:r>
      <w:r w:rsidR="007029DF" w:rsidRPr="009D2773">
        <w:rPr>
          <w:rFonts w:cs="B Nazanin" w:hint="cs"/>
          <w:b w:val="0"/>
          <w:bCs w:val="0"/>
          <w:sz w:val="22"/>
          <w:szCs w:val="22"/>
          <w:rtl/>
        </w:rPr>
        <w:t>(</w:t>
      </w:r>
      <w:r w:rsidRPr="009D2773">
        <w:rPr>
          <w:rFonts w:cs="B Nazanin"/>
          <w:b w:val="0"/>
          <w:bCs w:val="0"/>
          <w:sz w:val="22"/>
          <w:szCs w:val="22"/>
          <w:rtl/>
        </w:rPr>
        <w:t>مر</w:t>
      </w:r>
      <w:r w:rsidRPr="009D2773">
        <w:rPr>
          <w:rFonts w:cs="B Nazanin" w:hint="cs"/>
          <w:b w:val="0"/>
          <w:bCs w:val="0"/>
          <w:sz w:val="22"/>
          <w:szCs w:val="22"/>
          <w:rtl/>
        </w:rPr>
        <w:t>یم</w:t>
      </w:r>
      <w:r w:rsidRPr="009D2773">
        <w:rPr>
          <w:rFonts w:cs="B Nazanin"/>
          <w:b w:val="0"/>
          <w:bCs w:val="0"/>
          <w:sz w:val="22"/>
          <w:szCs w:val="22"/>
          <w:rtl/>
        </w:rPr>
        <w:t xml:space="preserve"> م</w:t>
      </w:r>
      <w:r w:rsidRPr="009D2773">
        <w:rPr>
          <w:rFonts w:cs="B Nazanin" w:hint="cs"/>
          <w:b w:val="0"/>
          <w:bCs w:val="0"/>
          <w:sz w:val="22"/>
          <w:szCs w:val="22"/>
          <w:rtl/>
        </w:rPr>
        <w:t>یرزایی</w:t>
      </w:r>
      <w:r w:rsidR="00424695" w:rsidRPr="009D2773">
        <w:rPr>
          <w:rFonts w:cs="B Nazanin"/>
          <w:b w:val="0"/>
          <w:bCs w:val="0"/>
          <w:sz w:val="22"/>
          <w:szCs w:val="22"/>
          <w:lang w:bidi="ar-IQ"/>
        </w:rPr>
        <w:t>,</w:t>
      </w:r>
      <w:r w:rsidR="00424695" w:rsidRPr="009D2773">
        <w:rPr>
          <w:rFonts w:cs="B Nazanin" w:hint="cs"/>
          <w:b w:val="0"/>
          <w:bCs w:val="0"/>
          <w:sz w:val="22"/>
          <w:szCs w:val="22"/>
          <w:rtl/>
          <w:lang w:bidi="fa-IR"/>
        </w:rPr>
        <w:t xml:space="preserve"> 1396</w:t>
      </w:r>
      <w:r w:rsidRPr="009D2773">
        <w:rPr>
          <w:rFonts w:cs="B Nazanin"/>
          <w:b w:val="0"/>
          <w:bCs w:val="0"/>
          <w:sz w:val="22"/>
          <w:szCs w:val="22"/>
          <w:rtl/>
        </w:rPr>
        <w:t>)</w:t>
      </w:r>
    </w:p>
    <w:p w:rsidR="00E81978" w:rsidRPr="009D2773" w:rsidRDefault="00D31188" w:rsidP="00064A66">
      <w:pPr>
        <w:pStyle w:val="Heading2"/>
        <w:bidi/>
        <w:spacing w:line="360" w:lineRule="auto"/>
        <w:ind w:left="-279" w:right="-284"/>
        <w:jc w:val="both"/>
        <w:rPr>
          <w:rFonts w:cs="B Nazanin"/>
          <w:b w:val="0"/>
          <w:bCs w:val="0"/>
          <w:sz w:val="22"/>
          <w:szCs w:val="22"/>
          <w:rtl/>
        </w:rPr>
      </w:pPr>
      <w:r w:rsidRPr="009D2773">
        <w:rPr>
          <w:rFonts w:cs="B Nazanin" w:hint="cs"/>
          <w:b w:val="0"/>
          <w:bCs w:val="0"/>
          <w:sz w:val="22"/>
          <w:szCs w:val="22"/>
          <w:rtl/>
        </w:rPr>
        <w:t>به</w:t>
      </w:r>
      <w:r w:rsidRPr="009D2773">
        <w:rPr>
          <w:rFonts w:cs="B Nazanin"/>
          <w:b w:val="0"/>
          <w:bCs w:val="0"/>
          <w:sz w:val="22"/>
          <w:szCs w:val="22"/>
          <w:rtl/>
        </w:rPr>
        <w:t xml:space="preserve"> نظر م</w:t>
      </w:r>
      <w:r w:rsidRPr="009D2773">
        <w:rPr>
          <w:rFonts w:cs="B Nazanin" w:hint="cs"/>
          <w:b w:val="0"/>
          <w:bCs w:val="0"/>
          <w:sz w:val="22"/>
          <w:szCs w:val="22"/>
          <w:rtl/>
        </w:rPr>
        <w:t>یرسد</w:t>
      </w:r>
      <w:r w:rsidRPr="009D2773">
        <w:rPr>
          <w:rFonts w:cs="B Nazanin"/>
          <w:b w:val="0"/>
          <w:bCs w:val="0"/>
          <w:sz w:val="22"/>
          <w:szCs w:val="22"/>
          <w:rtl/>
        </w:rPr>
        <w:t xml:space="preserve"> </w:t>
      </w:r>
      <w:r w:rsidRPr="009D2773">
        <w:rPr>
          <w:rFonts w:cs="B Nazanin" w:hint="cs"/>
          <w:b w:val="0"/>
          <w:bCs w:val="0"/>
          <w:sz w:val="22"/>
          <w:szCs w:val="22"/>
          <w:rtl/>
        </w:rPr>
        <w:t>یکی</w:t>
      </w:r>
      <w:r w:rsidRPr="009D2773">
        <w:rPr>
          <w:rFonts w:cs="B Nazanin"/>
          <w:b w:val="0"/>
          <w:bCs w:val="0"/>
          <w:sz w:val="22"/>
          <w:szCs w:val="22"/>
          <w:rtl/>
        </w:rPr>
        <w:t xml:space="preserve"> از دلا</w:t>
      </w:r>
      <w:r w:rsidRPr="009D2773">
        <w:rPr>
          <w:rFonts w:cs="B Nazanin" w:hint="cs"/>
          <w:b w:val="0"/>
          <w:bCs w:val="0"/>
          <w:sz w:val="22"/>
          <w:szCs w:val="22"/>
          <w:rtl/>
        </w:rPr>
        <w:t>یل</w:t>
      </w:r>
      <w:r w:rsidRPr="009D2773">
        <w:rPr>
          <w:rFonts w:cs="B Nazanin"/>
          <w:b w:val="0"/>
          <w:bCs w:val="0"/>
          <w:sz w:val="22"/>
          <w:szCs w:val="22"/>
          <w:rtl/>
        </w:rPr>
        <w:t xml:space="preserve"> ساخت ا</w:t>
      </w:r>
      <w:r w:rsidRPr="009D2773">
        <w:rPr>
          <w:rFonts w:cs="B Nazanin" w:hint="cs"/>
          <w:b w:val="0"/>
          <w:bCs w:val="0"/>
          <w:sz w:val="22"/>
          <w:szCs w:val="22"/>
          <w:rtl/>
        </w:rPr>
        <w:t>ین</w:t>
      </w:r>
      <w:r w:rsidRPr="009D2773">
        <w:rPr>
          <w:rFonts w:cs="B Nazanin"/>
          <w:b w:val="0"/>
          <w:bCs w:val="0"/>
          <w:sz w:val="22"/>
          <w:szCs w:val="22"/>
          <w:rtl/>
        </w:rPr>
        <w:t xml:space="preserve"> خ</w:t>
      </w:r>
      <w:r w:rsidRPr="009D2773">
        <w:rPr>
          <w:rFonts w:cs="B Nazanin" w:hint="cs"/>
          <w:b w:val="0"/>
          <w:bCs w:val="0"/>
          <w:sz w:val="22"/>
          <w:szCs w:val="22"/>
          <w:rtl/>
        </w:rPr>
        <w:t>یابان</w:t>
      </w:r>
      <w:r w:rsidRPr="009D2773">
        <w:rPr>
          <w:rFonts w:cs="B Nazanin"/>
          <w:b w:val="0"/>
          <w:bCs w:val="0"/>
          <w:sz w:val="22"/>
          <w:szCs w:val="22"/>
          <w:rtl/>
        </w:rPr>
        <w:t xml:space="preserve"> که به دل</w:t>
      </w:r>
      <w:r w:rsidRPr="009D2773">
        <w:rPr>
          <w:rFonts w:cs="B Nazanin" w:hint="cs"/>
          <w:b w:val="0"/>
          <w:bCs w:val="0"/>
          <w:sz w:val="22"/>
          <w:szCs w:val="22"/>
          <w:rtl/>
        </w:rPr>
        <w:t>یل</w:t>
      </w:r>
      <w:r w:rsidRPr="009D2773">
        <w:rPr>
          <w:rFonts w:cs="B Nazanin"/>
          <w:b w:val="0"/>
          <w:bCs w:val="0"/>
          <w:sz w:val="22"/>
          <w:szCs w:val="22"/>
          <w:rtl/>
        </w:rPr>
        <w:t xml:space="preserve"> باغ و احترام به مالکش آنرا "خ</w:t>
      </w:r>
      <w:r w:rsidRPr="009D2773">
        <w:rPr>
          <w:rFonts w:cs="B Nazanin" w:hint="cs"/>
          <w:b w:val="0"/>
          <w:bCs w:val="0"/>
          <w:sz w:val="22"/>
          <w:szCs w:val="22"/>
          <w:rtl/>
        </w:rPr>
        <w:t>یابان</w:t>
      </w:r>
      <w:r w:rsidRPr="009D2773">
        <w:rPr>
          <w:rFonts w:cs="B Nazanin"/>
          <w:b w:val="0"/>
          <w:bCs w:val="0"/>
          <w:sz w:val="22"/>
          <w:szCs w:val="22"/>
          <w:rtl/>
        </w:rPr>
        <w:t xml:space="preserve"> باغ ام</w:t>
      </w:r>
      <w:r w:rsidRPr="009D2773">
        <w:rPr>
          <w:rFonts w:cs="B Nazanin" w:hint="cs"/>
          <w:b w:val="0"/>
          <w:bCs w:val="0"/>
          <w:sz w:val="22"/>
          <w:szCs w:val="22"/>
          <w:rtl/>
        </w:rPr>
        <w:t>ین</w:t>
      </w:r>
      <w:r w:rsidRPr="009D2773">
        <w:rPr>
          <w:rFonts w:cs="B Nazanin"/>
          <w:b w:val="0"/>
          <w:bCs w:val="0"/>
          <w:sz w:val="22"/>
          <w:szCs w:val="22"/>
          <w:rtl/>
        </w:rPr>
        <w:t xml:space="preserve"> السلطان"</w:t>
      </w:r>
      <w:r w:rsidR="007029DF" w:rsidRPr="009D2773">
        <w:rPr>
          <w:rFonts w:cs="B Nazanin" w:hint="cs"/>
          <w:b w:val="0"/>
          <w:bCs w:val="0"/>
          <w:sz w:val="22"/>
          <w:szCs w:val="22"/>
          <w:rtl/>
        </w:rPr>
        <w:t xml:space="preserve"> می</w:t>
      </w:r>
      <w:r w:rsidRPr="009D2773">
        <w:rPr>
          <w:rFonts w:cs="B Nazanin"/>
          <w:b w:val="0"/>
          <w:bCs w:val="0"/>
          <w:sz w:val="22"/>
          <w:szCs w:val="22"/>
          <w:rtl/>
        </w:rPr>
        <w:t>نام</w:t>
      </w:r>
      <w:r w:rsidR="005B4332" w:rsidRPr="009D2773">
        <w:rPr>
          <w:rFonts w:cs="B Nazanin" w:hint="cs"/>
          <w:b w:val="0"/>
          <w:bCs w:val="0"/>
          <w:sz w:val="22"/>
          <w:szCs w:val="22"/>
          <w:rtl/>
        </w:rPr>
        <w:t>یدند</w:t>
      </w:r>
      <w:r w:rsidRPr="009D2773">
        <w:rPr>
          <w:rFonts w:cs="B Nazanin"/>
          <w:b w:val="0"/>
          <w:bCs w:val="0"/>
          <w:sz w:val="22"/>
          <w:szCs w:val="22"/>
          <w:rtl/>
        </w:rPr>
        <w:t xml:space="preserve"> (نقشه</w:t>
      </w:r>
      <w:r w:rsidR="00424695" w:rsidRPr="009D2773">
        <w:rPr>
          <w:rFonts w:cs="B Nazanin" w:hint="cs"/>
          <w:b w:val="0"/>
          <w:bCs w:val="0"/>
          <w:sz w:val="22"/>
          <w:szCs w:val="22"/>
          <w:rtl/>
        </w:rPr>
        <w:t>1</w:t>
      </w:r>
      <w:r w:rsidRPr="009D2773">
        <w:rPr>
          <w:rFonts w:cs="B Nazanin"/>
          <w:b w:val="0"/>
          <w:bCs w:val="0"/>
          <w:sz w:val="22"/>
          <w:szCs w:val="22"/>
          <w:rtl/>
        </w:rPr>
        <w:t>), تام</w:t>
      </w:r>
      <w:r w:rsidRPr="009D2773">
        <w:rPr>
          <w:rFonts w:cs="B Nazanin" w:hint="cs"/>
          <w:b w:val="0"/>
          <w:bCs w:val="0"/>
          <w:sz w:val="22"/>
          <w:szCs w:val="22"/>
          <w:rtl/>
        </w:rPr>
        <w:t>ین</w:t>
      </w:r>
      <w:r w:rsidRPr="009D2773">
        <w:rPr>
          <w:rFonts w:cs="B Nazanin"/>
          <w:b w:val="0"/>
          <w:bCs w:val="0"/>
          <w:sz w:val="22"/>
          <w:szCs w:val="22"/>
          <w:rtl/>
        </w:rPr>
        <w:t xml:space="preserve"> دسترس</w:t>
      </w:r>
      <w:r w:rsidRPr="009D2773">
        <w:rPr>
          <w:rFonts w:cs="B Nazanin" w:hint="cs"/>
          <w:b w:val="0"/>
          <w:bCs w:val="0"/>
          <w:sz w:val="22"/>
          <w:szCs w:val="22"/>
          <w:rtl/>
        </w:rPr>
        <w:t>ی</w:t>
      </w:r>
      <w:r w:rsidRPr="009D2773">
        <w:rPr>
          <w:rFonts w:cs="B Nazanin"/>
          <w:b w:val="0"/>
          <w:bCs w:val="0"/>
          <w:sz w:val="22"/>
          <w:szCs w:val="22"/>
          <w:rtl/>
        </w:rPr>
        <w:t xml:space="preserve"> مستق</w:t>
      </w:r>
      <w:r w:rsidRPr="009D2773">
        <w:rPr>
          <w:rFonts w:cs="B Nazanin" w:hint="cs"/>
          <w:b w:val="0"/>
          <w:bCs w:val="0"/>
          <w:sz w:val="22"/>
          <w:szCs w:val="22"/>
          <w:rtl/>
        </w:rPr>
        <w:t>یم</w:t>
      </w:r>
      <w:r w:rsidRPr="009D2773">
        <w:rPr>
          <w:rFonts w:cs="B Nazanin"/>
          <w:b w:val="0"/>
          <w:bCs w:val="0"/>
          <w:sz w:val="22"/>
          <w:szCs w:val="22"/>
          <w:rtl/>
        </w:rPr>
        <w:t xml:space="preserve"> از </w:t>
      </w:r>
      <w:r w:rsidR="005B4332" w:rsidRPr="009D2773">
        <w:rPr>
          <w:rFonts w:cs="B Nazanin"/>
          <w:b w:val="0"/>
          <w:bCs w:val="0"/>
          <w:sz w:val="22"/>
          <w:szCs w:val="22"/>
          <w:rtl/>
        </w:rPr>
        <w:t xml:space="preserve">باغ به </w:t>
      </w:r>
      <w:r w:rsidRPr="009D2773">
        <w:rPr>
          <w:rFonts w:cs="B Nazanin"/>
          <w:b w:val="0"/>
          <w:bCs w:val="0"/>
          <w:sz w:val="22"/>
          <w:szCs w:val="22"/>
          <w:rtl/>
        </w:rPr>
        <w:t>مر</w:t>
      </w:r>
      <w:r w:rsidRPr="009D2773">
        <w:rPr>
          <w:rFonts w:cs="B Nazanin" w:hint="cs"/>
          <w:b w:val="0"/>
          <w:bCs w:val="0"/>
          <w:sz w:val="22"/>
          <w:szCs w:val="22"/>
          <w:rtl/>
        </w:rPr>
        <w:t>یضخانه</w:t>
      </w:r>
      <w:r w:rsidRPr="009D2773">
        <w:rPr>
          <w:rFonts w:cs="B Nazanin"/>
          <w:b w:val="0"/>
          <w:bCs w:val="0"/>
          <w:sz w:val="22"/>
          <w:szCs w:val="22"/>
          <w:rtl/>
        </w:rPr>
        <w:t xml:space="preserve"> دولت</w:t>
      </w:r>
      <w:r w:rsidRPr="009D2773">
        <w:rPr>
          <w:rFonts w:cs="B Nazanin" w:hint="cs"/>
          <w:b w:val="0"/>
          <w:bCs w:val="0"/>
          <w:sz w:val="22"/>
          <w:szCs w:val="22"/>
          <w:rtl/>
        </w:rPr>
        <w:t>ی</w:t>
      </w:r>
      <w:r w:rsidR="008C1D3F" w:rsidRPr="009D2773">
        <w:rPr>
          <w:rFonts w:cs="B Nazanin" w:hint="cs"/>
          <w:b w:val="0"/>
          <w:bCs w:val="0"/>
          <w:sz w:val="22"/>
          <w:szCs w:val="22"/>
          <w:rtl/>
        </w:rPr>
        <w:t xml:space="preserve"> واقع </w:t>
      </w:r>
      <w:r w:rsidR="003D300F" w:rsidRPr="009D2773">
        <w:rPr>
          <w:rFonts w:cs="B Nazanin" w:hint="cs"/>
          <w:b w:val="0"/>
          <w:bCs w:val="0"/>
          <w:sz w:val="22"/>
          <w:szCs w:val="22"/>
          <w:rtl/>
          <w:lang w:bidi="fa-IR"/>
        </w:rPr>
        <w:t>در</w:t>
      </w:r>
      <w:r w:rsidR="008C1D3F" w:rsidRPr="009D2773">
        <w:rPr>
          <w:rFonts w:cs="B Nazanin" w:hint="cs"/>
          <w:b w:val="0"/>
          <w:bCs w:val="0"/>
          <w:sz w:val="22"/>
          <w:szCs w:val="22"/>
          <w:rtl/>
        </w:rPr>
        <w:t>خيابان مريضخانه</w:t>
      </w:r>
      <w:r w:rsidRPr="009D2773">
        <w:rPr>
          <w:rFonts w:cs="B Nazanin"/>
          <w:b w:val="0"/>
          <w:bCs w:val="0"/>
          <w:sz w:val="22"/>
          <w:szCs w:val="22"/>
          <w:rtl/>
        </w:rPr>
        <w:t xml:space="preserve"> باشد که به دستور ناصرالد</w:t>
      </w:r>
      <w:r w:rsidRPr="009D2773">
        <w:rPr>
          <w:rFonts w:cs="B Nazanin" w:hint="cs"/>
          <w:b w:val="0"/>
          <w:bCs w:val="0"/>
          <w:sz w:val="22"/>
          <w:szCs w:val="22"/>
          <w:rtl/>
        </w:rPr>
        <w:t>ین</w:t>
      </w:r>
      <w:r w:rsidR="00E0520E" w:rsidRPr="009D2773">
        <w:rPr>
          <w:rFonts w:cs="B Nazanin"/>
          <w:b w:val="0"/>
          <w:bCs w:val="0"/>
          <w:sz w:val="22"/>
          <w:szCs w:val="22"/>
          <w:rtl/>
        </w:rPr>
        <w:t xml:space="preserve"> شاه </w:t>
      </w:r>
      <w:r w:rsidR="00E0520E" w:rsidRPr="009D2773">
        <w:rPr>
          <w:rFonts w:cs="B Nazanin" w:hint="cs"/>
          <w:b w:val="0"/>
          <w:bCs w:val="0"/>
          <w:sz w:val="22"/>
          <w:szCs w:val="22"/>
          <w:rtl/>
        </w:rPr>
        <w:t xml:space="preserve">به سال 1252 شمسی </w:t>
      </w:r>
      <w:r w:rsidRPr="009D2773">
        <w:rPr>
          <w:rFonts w:cs="B Nazanin"/>
          <w:b w:val="0"/>
          <w:bCs w:val="0"/>
          <w:sz w:val="22"/>
          <w:szCs w:val="22"/>
          <w:rtl/>
        </w:rPr>
        <w:t>به سبک ب</w:t>
      </w:r>
      <w:r w:rsidRPr="009D2773">
        <w:rPr>
          <w:rFonts w:cs="B Nazanin" w:hint="cs"/>
          <w:b w:val="0"/>
          <w:bCs w:val="0"/>
          <w:sz w:val="22"/>
          <w:szCs w:val="22"/>
          <w:rtl/>
        </w:rPr>
        <w:t>یمار</w:t>
      </w:r>
      <w:r w:rsidRPr="009D2773">
        <w:rPr>
          <w:rFonts w:cs="B Nazanin"/>
          <w:b w:val="0"/>
          <w:bCs w:val="0"/>
          <w:sz w:val="22"/>
          <w:szCs w:val="22"/>
          <w:rtl/>
        </w:rPr>
        <w:t>ستان ها</w:t>
      </w:r>
      <w:r w:rsidRPr="009D2773">
        <w:rPr>
          <w:rFonts w:cs="B Nazanin" w:hint="cs"/>
          <w:b w:val="0"/>
          <w:bCs w:val="0"/>
          <w:sz w:val="22"/>
          <w:szCs w:val="22"/>
          <w:rtl/>
        </w:rPr>
        <w:t>ی</w:t>
      </w:r>
      <w:r w:rsidRPr="009D2773">
        <w:rPr>
          <w:rFonts w:cs="B Nazanin"/>
          <w:b w:val="0"/>
          <w:bCs w:val="0"/>
          <w:sz w:val="22"/>
          <w:szCs w:val="22"/>
          <w:rtl/>
        </w:rPr>
        <w:t xml:space="preserve"> فرنگ ساخته شد</w:t>
      </w:r>
      <w:r w:rsidR="007029DF" w:rsidRPr="009D2773">
        <w:rPr>
          <w:rFonts w:cs="B Nazanin" w:hint="cs"/>
          <w:b w:val="0"/>
          <w:bCs w:val="0"/>
          <w:sz w:val="22"/>
          <w:szCs w:val="22"/>
          <w:rtl/>
        </w:rPr>
        <w:t>ه است.</w:t>
      </w:r>
      <w:r w:rsidRPr="009D2773">
        <w:rPr>
          <w:rFonts w:cs="B Nazanin"/>
          <w:b w:val="0"/>
          <w:bCs w:val="0"/>
          <w:sz w:val="22"/>
          <w:szCs w:val="22"/>
          <w:rtl/>
        </w:rPr>
        <w:t xml:space="preserve"> (حس</w:t>
      </w:r>
      <w:r w:rsidRPr="009D2773">
        <w:rPr>
          <w:rFonts w:cs="B Nazanin" w:hint="cs"/>
          <w:b w:val="0"/>
          <w:bCs w:val="0"/>
          <w:sz w:val="22"/>
          <w:szCs w:val="22"/>
          <w:rtl/>
        </w:rPr>
        <w:t>ین</w:t>
      </w:r>
      <w:r w:rsidRPr="009D2773">
        <w:rPr>
          <w:rFonts w:cs="B Nazanin"/>
          <w:b w:val="0"/>
          <w:bCs w:val="0"/>
          <w:sz w:val="22"/>
          <w:szCs w:val="22"/>
          <w:rtl/>
        </w:rPr>
        <w:t xml:space="preserve"> شه</w:t>
      </w:r>
      <w:r w:rsidRPr="009D2773">
        <w:rPr>
          <w:rFonts w:cs="B Nazanin" w:hint="cs"/>
          <w:b w:val="0"/>
          <w:bCs w:val="0"/>
          <w:sz w:val="22"/>
          <w:szCs w:val="22"/>
          <w:rtl/>
        </w:rPr>
        <w:t>یدی</w:t>
      </w:r>
      <w:r w:rsidRPr="009D2773">
        <w:rPr>
          <w:rFonts w:cs="B Nazanin"/>
          <w:b w:val="0"/>
          <w:bCs w:val="0"/>
          <w:sz w:val="22"/>
          <w:szCs w:val="22"/>
          <w:rtl/>
        </w:rPr>
        <w:t xml:space="preserve"> مازندران</w:t>
      </w:r>
      <w:r w:rsidRPr="009D2773">
        <w:rPr>
          <w:rFonts w:cs="B Nazanin" w:hint="cs"/>
          <w:b w:val="0"/>
          <w:bCs w:val="0"/>
          <w:sz w:val="22"/>
          <w:szCs w:val="22"/>
          <w:rtl/>
        </w:rPr>
        <w:t>ی</w:t>
      </w:r>
      <w:r w:rsidR="00086C9E" w:rsidRPr="009D2773">
        <w:rPr>
          <w:rFonts w:cs="B Nazanin"/>
          <w:b w:val="0"/>
          <w:bCs w:val="0"/>
          <w:sz w:val="22"/>
          <w:szCs w:val="22"/>
          <w:lang w:bidi="ar-IQ"/>
        </w:rPr>
        <w:t>,</w:t>
      </w:r>
      <w:r w:rsidR="00086C9E" w:rsidRPr="009D2773">
        <w:rPr>
          <w:rFonts w:cs="B Nazanin" w:hint="cs"/>
          <w:b w:val="0"/>
          <w:bCs w:val="0"/>
          <w:sz w:val="22"/>
          <w:szCs w:val="22"/>
          <w:rtl/>
          <w:lang w:bidi="ar-IQ"/>
        </w:rPr>
        <w:t xml:space="preserve"> </w:t>
      </w:r>
      <w:r w:rsidRPr="009D2773">
        <w:rPr>
          <w:rFonts w:cs="B Nazanin"/>
          <w:b w:val="0"/>
          <w:bCs w:val="0"/>
          <w:sz w:val="22"/>
          <w:szCs w:val="22"/>
          <w:rtl/>
          <w:lang w:bidi="fa-IR"/>
        </w:rPr>
        <w:t>۱۳۸۳</w:t>
      </w:r>
      <w:r w:rsidR="00086C9E" w:rsidRPr="009D2773">
        <w:rPr>
          <w:rFonts w:cs="B Nazanin"/>
          <w:b w:val="0"/>
          <w:bCs w:val="0"/>
          <w:sz w:val="22"/>
          <w:szCs w:val="22"/>
          <w:lang w:bidi="ar-IQ"/>
        </w:rPr>
        <w:t>,</w:t>
      </w:r>
      <w:r w:rsidR="00086C9E" w:rsidRPr="009D2773">
        <w:rPr>
          <w:rFonts w:cs="B Nazanin" w:hint="cs"/>
          <w:b w:val="0"/>
          <w:bCs w:val="0"/>
          <w:sz w:val="22"/>
          <w:szCs w:val="22"/>
          <w:rtl/>
          <w:lang w:bidi="ar-IQ"/>
        </w:rPr>
        <w:t xml:space="preserve"> ص.380</w:t>
      </w:r>
      <w:r w:rsidRPr="009D2773">
        <w:rPr>
          <w:rFonts w:cs="B Nazanin"/>
          <w:b w:val="0"/>
          <w:bCs w:val="0"/>
          <w:sz w:val="22"/>
          <w:szCs w:val="22"/>
          <w:rtl/>
          <w:lang w:bidi="fa-IR"/>
        </w:rPr>
        <w:t>)</w:t>
      </w:r>
      <w:r w:rsidRPr="009D2773">
        <w:rPr>
          <w:rFonts w:cs="B Nazanin" w:hint="cs"/>
          <w:b w:val="0"/>
          <w:bCs w:val="0"/>
          <w:sz w:val="22"/>
          <w:szCs w:val="22"/>
          <w:rtl/>
          <w:lang w:bidi="fa-IR"/>
        </w:rPr>
        <w:t xml:space="preserve"> </w:t>
      </w:r>
      <w:r w:rsidRPr="009D2773">
        <w:rPr>
          <w:rFonts w:cs="B Nazanin" w:hint="cs"/>
          <w:b w:val="0"/>
          <w:bCs w:val="0"/>
          <w:sz w:val="22"/>
          <w:szCs w:val="22"/>
          <w:rtl/>
        </w:rPr>
        <w:t>البته</w:t>
      </w:r>
      <w:r w:rsidRPr="009D2773">
        <w:rPr>
          <w:rFonts w:cs="B Nazanin"/>
          <w:b w:val="0"/>
          <w:bCs w:val="0"/>
          <w:sz w:val="22"/>
          <w:szCs w:val="22"/>
          <w:rtl/>
        </w:rPr>
        <w:t xml:space="preserve"> </w:t>
      </w:r>
      <w:r w:rsidR="00E0520E" w:rsidRPr="009D2773">
        <w:rPr>
          <w:rFonts w:cs="B Nazanin" w:hint="cs"/>
          <w:b w:val="0"/>
          <w:bCs w:val="0"/>
          <w:sz w:val="22"/>
          <w:szCs w:val="22"/>
          <w:rtl/>
        </w:rPr>
        <w:t xml:space="preserve">بخشی از خیابان </w:t>
      </w:r>
      <w:r w:rsidRPr="009D2773">
        <w:rPr>
          <w:rFonts w:cs="B Nazanin"/>
          <w:b w:val="0"/>
          <w:bCs w:val="0"/>
          <w:sz w:val="22"/>
          <w:szCs w:val="22"/>
          <w:rtl/>
        </w:rPr>
        <w:t>"از خ</w:t>
      </w:r>
      <w:r w:rsidRPr="009D2773">
        <w:rPr>
          <w:rFonts w:cs="B Nazanin" w:hint="cs"/>
          <w:b w:val="0"/>
          <w:bCs w:val="0"/>
          <w:sz w:val="22"/>
          <w:szCs w:val="22"/>
          <w:rtl/>
        </w:rPr>
        <w:t>یابان</w:t>
      </w:r>
      <w:r w:rsidRPr="009D2773">
        <w:rPr>
          <w:rFonts w:cs="B Nazanin"/>
          <w:b w:val="0"/>
          <w:bCs w:val="0"/>
          <w:sz w:val="22"/>
          <w:szCs w:val="22"/>
          <w:rtl/>
        </w:rPr>
        <w:t xml:space="preserve"> مر</w:t>
      </w:r>
      <w:r w:rsidRPr="009D2773">
        <w:rPr>
          <w:rFonts w:cs="B Nazanin" w:hint="cs"/>
          <w:b w:val="0"/>
          <w:bCs w:val="0"/>
          <w:sz w:val="22"/>
          <w:szCs w:val="22"/>
          <w:rtl/>
        </w:rPr>
        <w:t>یضخانه</w:t>
      </w:r>
      <w:r w:rsidRPr="009D2773">
        <w:rPr>
          <w:rFonts w:cs="B Nazanin"/>
          <w:b w:val="0"/>
          <w:bCs w:val="0"/>
          <w:sz w:val="22"/>
          <w:szCs w:val="22"/>
          <w:rtl/>
        </w:rPr>
        <w:t xml:space="preserve"> (امام خم</w:t>
      </w:r>
      <w:r w:rsidRPr="009D2773">
        <w:rPr>
          <w:rFonts w:cs="B Nazanin" w:hint="cs"/>
          <w:b w:val="0"/>
          <w:bCs w:val="0"/>
          <w:sz w:val="22"/>
          <w:szCs w:val="22"/>
          <w:rtl/>
        </w:rPr>
        <w:t>ینی</w:t>
      </w:r>
      <w:r w:rsidRPr="009D2773">
        <w:rPr>
          <w:rFonts w:cs="B Nazanin"/>
          <w:b w:val="0"/>
          <w:bCs w:val="0"/>
          <w:sz w:val="22"/>
          <w:szCs w:val="22"/>
          <w:rtl/>
        </w:rPr>
        <w:t xml:space="preserve"> کنون</w:t>
      </w:r>
      <w:r w:rsidRPr="009D2773">
        <w:rPr>
          <w:rFonts w:cs="B Nazanin" w:hint="cs"/>
          <w:b w:val="0"/>
          <w:bCs w:val="0"/>
          <w:sz w:val="22"/>
          <w:szCs w:val="22"/>
          <w:rtl/>
        </w:rPr>
        <w:t>ی</w:t>
      </w:r>
      <w:r w:rsidRPr="009D2773">
        <w:rPr>
          <w:rFonts w:cs="B Nazanin"/>
          <w:b w:val="0"/>
          <w:bCs w:val="0"/>
          <w:sz w:val="22"/>
          <w:szCs w:val="22"/>
          <w:rtl/>
        </w:rPr>
        <w:t>) تا خ</w:t>
      </w:r>
      <w:r w:rsidRPr="009D2773">
        <w:rPr>
          <w:rFonts w:cs="B Nazanin" w:hint="cs"/>
          <w:b w:val="0"/>
          <w:bCs w:val="0"/>
          <w:sz w:val="22"/>
          <w:szCs w:val="22"/>
          <w:rtl/>
        </w:rPr>
        <w:t>یابان</w:t>
      </w:r>
      <w:r w:rsidRPr="009D2773">
        <w:rPr>
          <w:rFonts w:cs="B Nazanin"/>
          <w:b w:val="0"/>
          <w:bCs w:val="0"/>
          <w:sz w:val="22"/>
          <w:szCs w:val="22"/>
          <w:rtl/>
        </w:rPr>
        <w:t xml:space="preserve"> برج نوش(سرهنگ سخا</w:t>
      </w:r>
      <w:r w:rsidRPr="009D2773">
        <w:rPr>
          <w:rFonts w:cs="B Nazanin" w:hint="cs"/>
          <w:b w:val="0"/>
          <w:bCs w:val="0"/>
          <w:sz w:val="22"/>
          <w:szCs w:val="22"/>
          <w:rtl/>
        </w:rPr>
        <w:t>یی</w:t>
      </w:r>
      <w:r w:rsidRPr="009D2773">
        <w:rPr>
          <w:rFonts w:cs="B Nazanin"/>
          <w:b w:val="0"/>
          <w:bCs w:val="0"/>
          <w:sz w:val="22"/>
          <w:szCs w:val="22"/>
          <w:rtl/>
        </w:rPr>
        <w:t xml:space="preserve"> کنون</w:t>
      </w:r>
      <w:r w:rsidRPr="009D2773">
        <w:rPr>
          <w:rFonts w:cs="B Nazanin" w:hint="cs"/>
          <w:b w:val="0"/>
          <w:bCs w:val="0"/>
          <w:sz w:val="22"/>
          <w:szCs w:val="22"/>
          <w:rtl/>
        </w:rPr>
        <w:t>ی</w:t>
      </w:r>
      <w:r w:rsidRPr="009D2773">
        <w:rPr>
          <w:rFonts w:cs="B Nazanin"/>
          <w:b w:val="0"/>
          <w:bCs w:val="0"/>
          <w:sz w:val="22"/>
          <w:szCs w:val="22"/>
          <w:rtl/>
        </w:rPr>
        <w:t>)، به علت وجود قزاقخانه در شرق خ</w:t>
      </w:r>
      <w:r w:rsidRPr="009D2773">
        <w:rPr>
          <w:rFonts w:cs="B Nazanin" w:hint="cs"/>
          <w:b w:val="0"/>
          <w:bCs w:val="0"/>
          <w:sz w:val="22"/>
          <w:szCs w:val="22"/>
          <w:rtl/>
        </w:rPr>
        <w:t>یابان،</w:t>
      </w:r>
      <w:r w:rsidRPr="009D2773">
        <w:rPr>
          <w:rFonts w:cs="B Nazanin"/>
          <w:b w:val="0"/>
          <w:bCs w:val="0"/>
          <w:sz w:val="22"/>
          <w:szCs w:val="22"/>
          <w:rtl/>
        </w:rPr>
        <w:t xml:space="preserve"> قزاقخانه نام داشت" (مر</w:t>
      </w:r>
      <w:r w:rsidRPr="009D2773">
        <w:rPr>
          <w:rFonts w:cs="B Nazanin" w:hint="cs"/>
          <w:b w:val="0"/>
          <w:bCs w:val="0"/>
          <w:sz w:val="22"/>
          <w:szCs w:val="22"/>
          <w:rtl/>
        </w:rPr>
        <w:t>یم</w:t>
      </w:r>
      <w:r w:rsidRPr="009D2773">
        <w:rPr>
          <w:rFonts w:cs="B Nazanin"/>
          <w:b w:val="0"/>
          <w:bCs w:val="0"/>
          <w:sz w:val="22"/>
          <w:szCs w:val="22"/>
          <w:rtl/>
        </w:rPr>
        <w:t xml:space="preserve"> م</w:t>
      </w:r>
      <w:r w:rsidRPr="009D2773">
        <w:rPr>
          <w:rFonts w:cs="B Nazanin" w:hint="cs"/>
          <w:b w:val="0"/>
          <w:bCs w:val="0"/>
          <w:sz w:val="22"/>
          <w:szCs w:val="22"/>
          <w:rtl/>
        </w:rPr>
        <w:t>یرزایی</w:t>
      </w:r>
      <w:r w:rsidR="00086C9E" w:rsidRPr="009D2773">
        <w:rPr>
          <w:rFonts w:cs="B Nazanin"/>
          <w:b w:val="0"/>
          <w:bCs w:val="0"/>
          <w:sz w:val="22"/>
          <w:szCs w:val="22"/>
          <w:lang w:bidi="ar-IQ"/>
        </w:rPr>
        <w:t>,</w:t>
      </w:r>
      <w:r w:rsidR="00086C9E" w:rsidRPr="009D2773">
        <w:rPr>
          <w:rFonts w:cs="B Nazanin" w:hint="cs"/>
          <w:b w:val="0"/>
          <w:bCs w:val="0"/>
          <w:sz w:val="22"/>
          <w:szCs w:val="22"/>
          <w:rtl/>
          <w:lang w:bidi="ar-IQ"/>
        </w:rPr>
        <w:t xml:space="preserve"> 1396</w:t>
      </w:r>
      <w:r w:rsidRPr="009D2773">
        <w:rPr>
          <w:rFonts w:cs="B Nazanin"/>
          <w:b w:val="0"/>
          <w:bCs w:val="0"/>
          <w:sz w:val="22"/>
          <w:szCs w:val="22"/>
          <w:rtl/>
        </w:rPr>
        <w:t xml:space="preserve">)که در نقشه </w:t>
      </w:r>
      <w:r w:rsidRPr="009D2773">
        <w:rPr>
          <w:rFonts w:cs="B Nazanin" w:hint="cs"/>
          <w:b w:val="0"/>
          <w:bCs w:val="0"/>
          <w:sz w:val="22"/>
          <w:szCs w:val="22"/>
          <w:rtl/>
        </w:rPr>
        <w:t>ی</w:t>
      </w:r>
      <w:r w:rsidRPr="009D2773">
        <w:rPr>
          <w:rFonts w:cs="B Nazanin"/>
          <w:b w:val="0"/>
          <w:bCs w:val="0"/>
          <w:sz w:val="22"/>
          <w:szCs w:val="22"/>
          <w:rtl/>
        </w:rPr>
        <w:t xml:space="preserve"> عبدالغفار ن</w:t>
      </w:r>
      <w:r w:rsidRPr="009D2773">
        <w:rPr>
          <w:rFonts w:cs="B Nazanin" w:hint="cs"/>
          <w:b w:val="0"/>
          <w:bCs w:val="0"/>
          <w:sz w:val="22"/>
          <w:szCs w:val="22"/>
          <w:rtl/>
        </w:rPr>
        <w:t>یامده</w:t>
      </w:r>
      <w:r w:rsidR="003D2277" w:rsidRPr="009D2773">
        <w:rPr>
          <w:rFonts w:cs="B Nazanin" w:hint="cs"/>
          <w:b w:val="0"/>
          <w:bCs w:val="0"/>
          <w:sz w:val="22"/>
          <w:szCs w:val="22"/>
          <w:rtl/>
        </w:rPr>
        <w:t xml:space="preserve"> و امروزه محل استقرار دانشگاه هنر است.</w:t>
      </w:r>
      <w:r w:rsidR="003D2277" w:rsidRPr="009D2773">
        <w:rPr>
          <w:rFonts w:cs="B Nazanin"/>
          <w:b w:val="0"/>
          <w:bCs w:val="0"/>
          <w:sz w:val="22"/>
          <w:szCs w:val="22"/>
          <w:rtl/>
        </w:rPr>
        <w:t xml:space="preserve"> (</w:t>
      </w:r>
      <w:r w:rsidR="00064A66" w:rsidRPr="009D2773">
        <w:rPr>
          <w:rFonts w:ascii="INT" w:hAnsi="INT" w:cs="B Nazanin" w:hint="cs"/>
          <w:b w:val="0"/>
          <w:bCs w:val="0"/>
          <w:sz w:val="21"/>
          <w:szCs w:val="21"/>
          <w:rtl/>
        </w:rPr>
        <w:t>علی رنگچیان</w:t>
      </w:r>
      <w:r w:rsidR="00064A66" w:rsidRPr="009D2773">
        <w:rPr>
          <w:rFonts w:cs="B Nazanin"/>
          <w:b w:val="0"/>
          <w:bCs w:val="0"/>
          <w:sz w:val="22"/>
          <w:szCs w:val="22"/>
          <w:lang w:bidi="ar-IQ"/>
        </w:rPr>
        <w:t>,</w:t>
      </w:r>
      <w:r w:rsidR="00064A66" w:rsidRPr="009D2773">
        <w:rPr>
          <w:rFonts w:cs="B Nazanin"/>
          <w:b w:val="0"/>
          <w:bCs w:val="0"/>
          <w:sz w:val="22"/>
          <w:szCs w:val="22"/>
          <w:rtl/>
        </w:rPr>
        <w:t xml:space="preserve"> 1393</w:t>
      </w:r>
      <w:r w:rsidR="00064A66" w:rsidRPr="009D2773">
        <w:rPr>
          <w:rFonts w:cs="B Nazanin"/>
          <w:b w:val="0"/>
          <w:bCs w:val="0"/>
          <w:sz w:val="22"/>
          <w:szCs w:val="22"/>
          <w:lang w:bidi="ar-IQ"/>
        </w:rPr>
        <w:t>,</w:t>
      </w:r>
      <w:r w:rsidR="00064A66" w:rsidRPr="009D2773">
        <w:rPr>
          <w:rFonts w:cs="B Nazanin"/>
          <w:b w:val="0"/>
          <w:bCs w:val="0"/>
          <w:sz w:val="22"/>
          <w:szCs w:val="22"/>
          <w:rtl/>
        </w:rPr>
        <w:t xml:space="preserve"> </w:t>
      </w:r>
      <w:r w:rsidR="003D2277" w:rsidRPr="009D2773">
        <w:rPr>
          <w:rFonts w:cs="B Nazanin" w:hint="cs"/>
          <w:b w:val="0"/>
          <w:bCs w:val="0"/>
          <w:sz w:val="22"/>
          <w:szCs w:val="22"/>
          <w:rtl/>
        </w:rPr>
        <w:t>ص.70</w:t>
      </w:r>
      <w:r w:rsidR="003D2277" w:rsidRPr="009D2773">
        <w:rPr>
          <w:rFonts w:cs="B Nazanin"/>
          <w:b w:val="0"/>
          <w:bCs w:val="0"/>
          <w:sz w:val="22"/>
          <w:szCs w:val="22"/>
          <w:rtl/>
        </w:rPr>
        <w:t>)</w:t>
      </w:r>
      <w:r w:rsidRPr="009D2773">
        <w:rPr>
          <w:rFonts w:cs="B Nazanin" w:hint="cs"/>
          <w:b w:val="0"/>
          <w:bCs w:val="0"/>
          <w:sz w:val="22"/>
          <w:szCs w:val="22"/>
          <w:rtl/>
        </w:rPr>
        <w:t xml:space="preserve"> .</w:t>
      </w:r>
      <w:r w:rsidR="0088170E" w:rsidRPr="009D2773">
        <w:rPr>
          <w:rFonts w:cs="B Nazanin" w:hint="cs"/>
          <w:b w:val="0"/>
          <w:bCs w:val="0"/>
          <w:sz w:val="22"/>
          <w:szCs w:val="22"/>
          <w:rtl/>
        </w:rPr>
        <w:t xml:space="preserve"> </w:t>
      </w:r>
    </w:p>
    <w:p w:rsidR="003D300F" w:rsidRPr="003D300F" w:rsidRDefault="000C6C31" w:rsidP="000C6C31">
      <w:pPr>
        <w:bidi/>
        <w:ind w:left="-279"/>
        <w:jc w:val="center"/>
      </w:pPr>
      <w:r>
        <w:rPr>
          <w:noProof/>
          <w:lang w:eastAsia="en-US" w:bidi="fa-IR"/>
        </w:rPr>
        <w:drawing>
          <wp:inline distT="0" distB="0" distL="0" distR="0">
            <wp:extent cx="3869652" cy="3872960"/>
            <wp:effectExtent l="0" t="0" r="0" b="0"/>
            <wp:docPr id="39" name="Picture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AT-030309.pn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79093" cy="38824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029DF" w:rsidRPr="00761551" w:rsidRDefault="000C6C31" w:rsidP="000C6C31">
      <w:pPr>
        <w:bidi/>
        <w:spacing w:line="360" w:lineRule="auto"/>
        <w:ind w:firstLine="0"/>
        <w:jc w:val="center"/>
        <w:rPr>
          <w:rFonts w:cs="B Nazanin"/>
          <w:sz w:val="22"/>
          <w:szCs w:val="22"/>
          <w:rtl/>
          <w:lang w:bidi="fa-IR"/>
        </w:rPr>
      </w:pPr>
      <w:r>
        <w:rPr>
          <w:rFonts w:cs="B Nazanin" w:hint="cs"/>
          <w:sz w:val="22"/>
          <w:szCs w:val="22"/>
          <w:rtl/>
          <w:lang w:bidi="fa-IR"/>
        </w:rPr>
        <w:t>نقشه2 : تهران پیش از</w:t>
      </w:r>
      <w:r>
        <w:rPr>
          <w:rFonts w:cs="B Nazanin"/>
          <w:sz w:val="22"/>
          <w:szCs w:val="22"/>
          <w:lang w:bidi="fa-IR"/>
        </w:rPr>
        <w:t xml:space="preserve"> </w:t>
      </w:r>
      <w:r>
        <w:rPr>
          <w:rFonts w:cs="B Nazanin" w:hint="cs"/>
          <w:sz w:val="22"/>
          <w:szCs w:val="22"/>
          <w:rtl/>
          <w:lang w:bidi="fa-IR"/>
        </w:rPr>
        <w:t>ساخت حصار ناصری- محله ی دولت و خیابان سی تیر در محدوده ی خارج از تهران قرار دارد</w:t>
      </w:r>
    </w:p>
    <w:p w:rsidR="00D31188" w:rsidRPr="00761551" w:rsidRDefault="000C6C31" w:rsidP="000C6C31">
      <w:pPr>
        <w:bidi/>
        <w:spacing w:line="360" w:lineRule="auto"/>
        <w:jc w:val="center"/>
        <w:rPr>
          <w:rFonts w:cs="B Nazanin"/>
          <w:sz w:val="22"/>
          <w:szCs w:val="22"/>
        </w:rPr>
      </w:pPr>
      <w:r w:rsidRPr="000C6C31">
        <w:rPr>
          <w:rFonts w:cs="B Nazanin"/>
          <w:sz w:val="22"/>
          <w:szCs w:val="22"/>
        </w:rPr>
        <w:t>http://www.irancarto.cnrs.fr/record.php?q=AT-030309&amp;f=local&amp;l=en</w:t>
      </w:r>
    </w:p>
    <w:p w:rsidR="007029DF" w:rsidRPr="00325223" w:rsidRDefault="007029DF" w:rsidP="00761551">
      <w:pPr>
        <w:pStyle w:val="Heading3"/>
        <w:bidi/>
        <w:spacing w:line="360" w:lineRule="auto"/>
        <w:ind w:firstLine="0"/>
        <w:rPr>
          <w:rFonts w:cs="B Nazanin"/>
          <w:rtl/>
        </w:rPr>
      </w:pPr>
      <w:r w:rsidRPr="00325223">
        <w:rPr>
          <w:rFonts w:cs="B Nazanin" w:hint="cs"/>
          <w:rtl/>
        </w:rPr>
        <w:lastRenderedPageBreak/>
        <w:t>سی تیر در م</w:t>
      </w:r>
      <w:r w:rsidR="00A9467F" w:rsidRPr="00325223">
        <w:rPr>
          <w:rFonts w:cs="B Nazanin" w:hint="cs"/>
          <w:rtl/>
        </w:rPr>
        <w:t>ش</w:t>
      </w:r>
      <w:r w:rsidRPr="00325223">
        <w:rPr>
          <w:rFonts w:cs="B Nazanin" w:hint="cs"/>
          <w:rtl/>
        </w:rPr>
        <w:t>روطه</w:t>
      </w:r>
    </w:p>
    <w:p w:rsidR="00D30EE4" w:rsidRPr="009D2773" w:rsidRDefault="007029DF" w:rsidP="000C6C31">
      <w:pPr>
        <w:pStyle w:val="pedit"/>
        <w:bidi/>
        <w:spacing w:before="240" w:after="240" w:line="360" w:lineRule="auto"/>
        <w:rPr>
          <w:rFonts w:asciiTheme="majorHAnsi" w:hAnsiTheme="majorHAnsi" w:cs="B Nazanin"/>
          <w:sz w:val="22"/>
          <w:szCs w:val="22"/>
          <w:rtl/>
        </w:rPr>
      </w:pPr>
      <w:r w:rsidRPr="009D2773">
        <w:rPr>
          <w:rFonts w:cs="B Nazanin" w:hint="cs"/>
          <w:sz w:val="22"/>
          <w:szCs w:val="22"/>
          <w:rtl/>
        </w:rPr>
        <w:t xml:space="preserve">یک سال </w:t>
      </w:r>
      <w:r w:rsidR="00494B43" w:rsidRPr="009D2773">
        <w:rPr>
          <w:rFonts w:cs="B Nazanin" w:hint="cs"/>
          <w:sz w:val="22"/>
          <w:szCs w:val="22"/>
          <w:rtl/>
        </w:rPr>
        <w:t xml:space="preserve">پس از </w:t>
      </w:r>
      <w:r w:rsidRPr="009D2773">
        <w:rPr>
          <w:rFonts w:cs="B Nazanin" w:hint="cs"/>
          <w:sz w:val="22"/>
          <w:szCs w:val="22"/>
          <w:rtl/>
        </w:rPr>
        <w:t>امضا</w:t>
      </w:r>
      <w:r w:rsidR="00494B43" w:rsidRPr="009D2773">
        <w:rPr>
          <w:rFonts w:cs="B Nazanin" w:hint="cs"/>
          <w:sz w:val="22"/>
          <w:szCs w:val="22"/>
          <w:rtl/>
        </w:rPr>
        <w:t>ی</w:t>
      </w:r>
      <w:r w:rsidRPr="009D2773">
        <w:rPr>
          <w:rFonts w:cs="B Nazanin" w:hint="cs"/>
          <w:sz w:val="22"/>
          <w:szCs w:val="22"/>
          <w:rtl/>
        </w:rPr>
        <w:t xml:space="preserve"> </w:t>
      </w:r>
      <w:r w:rsidR="00494B43" w:rsidRPr="009D2773">
        <w:rPr>
          <w:rFonts w:cs="B Nazanin" w:hint="cs"/>
          <w:sz w:val="22"/>
          <w:szCs w:val="22"/>
          <w:rtl/>
        </w:rPr>
        <w:t>فرمان مشروطه</w:t>
      </w:r>
      <w:r w:rsidR="0087542B" w:rsidRPr="009D2773">
        <w:rPr>
          <w:rFonts w:cs="B Nazanin" w:hint="cs"/>
          <w:sz w:val="22"/>
          <w:szCs w:val="22"/>
          <w:rtl/>
        </w:rPr>
        <w:t xml:space="preserve"> </w:t>
      </w:r>
      <w:r w:rsidRPr="009D2773">
        <w:rPr>
          <w:rFonts w:cs="B Nazanin" w:hint="cs"/>
          <w:sz w:val="22"/>
          <w:szCs w:val="22"/>
          <w:rtl/>
        </w:rPr>
        <w:t>و با ترور امین السلطان</w:t>
      </w:r>
      <w:r w:rsidRPr="009D2773">
        <w:rPr>
          <w:rFonts w:cs="B Nazanin"/>
          <w:sz w:val="22"/>
          <w:szCs w:val="22"/>
          <w:lang w:bidi="ar-IQ"/>
        </w:rPr>
        <w:t>,</w:t>
      </w:r>
      <w:r w:rsidRPr="009D2773">
        <w:rPr>
          <w:rFonts w:cs="B Nazanin" w:hint="cs"/>
          <w:sz w:val="22"/>
          <w:szCs w:val="22"/>
          <w:rtl/>
          <w:lang w:bidi="fa-IR"/>
        </w:rPr>
        <w:t xml:space="preserve"> دارایی های او از جمله باغ وی به ارباب جمشید رسید.</w:t>
      </w:r>
      <w:r w:rsidR="000C6C31" w:rsidRPr="009D2773">
        <w:rPr>
          <w:rFonts w:cs="B Nazanin" w:hint="cs"/>
          <w:sz w:val="22"/>
          <w:szCs w:val="22"/>
          <w:vertAlign w:val="superscript"/>
          <w:rtl/>
          <w:lang w:bidi="fa-IR"/>
        </w:rPr>
        <w:t>(1)</w:t>
      </w:r>
      <w:r w:rsidRPr="009D2773">
        <w:rPr>
          <w:rFonts w:ascii="INT" w:hAnsi="INT" w:cs="B Nazanin" w:hint="cs"/>
          <w:sz w:val="22"/>
          <w:szCs w:val="22"/>
          <w:rtl/>
        </w:rPr>
        <w:t xml:space="preserve"> </w:t>
      </w:r>
      <w:r w:rsidR="000C6C31" w:rsidRPr="009D2773">
        <w:rPr>
          <w:rFonts w:ascii="INT" w:hAnsi="INT" w:cs="B Nazanin" w:hint="cs"/>
          <w:sz w:val="22"/>
          <w:szCs w:val="22"/>
          <w:rtl/>
        </w:rPr>
        <w:t xml:space="preserve">و </w:t>
      </w:r>
      <w:r w:rsidR="00A34249" w:rsidRPr="009D2773">
        <w:rPr>
          <w:rFonts w:ascii="INT" w:hAnsi="INT" w:cs="B Nazanin" w:hint="cs"/>
          <w:sz w:val="22"/>
          <w:szCs w:val="22"/>
          <w:rtl/>
        </w:rPr>
        <w:t xml:space="preserve"> کمی بعد از آن به تصرف بانک استقراضی روس در آمده و به سفارت شوروی تبدیل شد.</w:t>
      </w:r>
      <w:r w:rsidR="00F53077" w:rsidRPr="009D2773">
        <w:rPr>
          <w:rFonts w:cs="B Nazanin"/>
          <w:sz w:val="22"/>
          <w:szCs w:val="22"/>
          <w:rtl/>
        </w:rPr>
        <w:t xml:space="preserve"> </w:t>
      </w:r>
      <w:r w:rsidR="000C6C31" w:rsidRPr="009D2773">
        <w:rPr>
          <w:rFonts w:cs="B Nazanin"/>
          <w:sz w:val="22"/>
          <w:szCs w:val="22"/>
          <w:rtl/>
        </w:rPr>
        <w:t>(</w:t>
      </w:r>
      <w:r w:rsidR="000C6C31" w:rsidRPr="009D2773">
        <w:rPr>
          <w:rFonts w:ascii="INT" w:hAnsi="INT" w:cs="B Nazanin" w:hint="cs"/>
          <w:sz w:val="21"/>
          <w:szCs w:val="21"/>
          <w:rtl/>
        </w:rPr>
        <w:t>علی رنگچیان</w:t>
      </w:r>
      <w:r w:rsidR="000C6C31" w:rsidRPr="009D2773">
        <w:rPr>
          <w:rFonts w:cs="B Nazanin"/>
          <w:b/>
          <w:bCs/>
          <w:sz w:val="22"/>
          <w:szCs w:val="22"/>
          <w:lang w:bidi="ar-IQ"/>
        </w:rPr>
        <w:t>,</w:t>
      </w:r>
      <w:r w:rsidR="000C6C31" w:rsidRPr="009D2773">
        <w:rPr>
          <w:rFonts w:cs="B Nazanin"/>
          <w:b/>
          <w:bCs/>
          <w:sz w:val="22"/>
          <w:szCs w:val="22"/>
          <w:rtl/>
        </w:rPr>
        <w:t xml:space="preserve"> </w:t>
      </w:r>
      <w:r w:rsidR="000C6C31" w:rsidRPr="009D2773">
        <w:rPr>
          <w:rFonts w:cs="B Nazanin"/>
          <w:sz w:val="22"/>
          <w:szCs w:val="22"/>
          <w:rtl/>
        </w:rPr>
        <w:t>1393</w:t>
      </w:r>
      <w:r w:rsidR="000C6C31" w:rsidRPr="009D2773">
        <w:rPr>
          <w:rFonts w:cs="B Nazanin"/>
          <w:b/>
          <w:bCs/>
          <w:sz w:val="22"/>
          <w:szCs w:val="22"/>
          <w:lang w:bidi="ar-IQ"/>
        </w:rPr>
        <w:t>,</w:t>
      </w:r>
      <w:r w:rsidR="000C6C31" w:rsidRPr="009D2773">
        <w:rPr>
          <w:rFonts w:cs="B Nazanin"/>
          <w:b/>
          <w:bCs/>
          <w:sz w:val="22"/>
          <w:szCs w:val="22"/>
          <w:rtl/>
        </w:rPr>
        <w:t xml:space="preserve"> </w:t>
      </w:r>
      <w:r w:rsidR="000C6C31" w:rsidRPr="009D2773">
        <w:rPr>
          <w:rFonts w:cs="B Nazanin" w:hint="cs"/>
          <w:b/>
          <w:bCs/>
          <w:sz w:val="22"/>
          <w:szCs w:val="22"/>
          <w:rtl/>
        </w:rPr>
        <w:t>ص.70</w:t>
      </w:r>
      <w:r w:rsidR="000C6C31" w:rsidRPr="009D2773">
        <w:rPr>
          <w:rFonts w:cs="B Nazanin"/>
          <w:sz w:val="22"/>
          <w:szCs w:val="22"/>
          <w:rtl/>
        </w:rPr>
        <w:t>)</w:t>
      </w:r>
      <w:r w:rsidR="000C6C31" w:rsidRPr="009D2773">
        <w:rPr>
          <w:rFonts w:cs="B Nazanin" w:hint="cs"/>
          <w:sz w:val="22"/>
          <w:szCs w:val="22"/>
          <w:rtl/>
        </w:rPr>
        <w:t xml:space="preserve"> د</w:t>
      </w:r>
      <w:r w:rsidR="00E0520E" w:rsidRPr="009D2773">
        <w:rPr>
          <w:rFonts w:ascii="INT" w:hAnsi="INT" w:cs="B Nazanin" w:hint="cs"/>
          <w:sz w:val="22"/>
          <w:szCs w:val="22"/>
          <w:rtl/>
        </w:rPr>
        <w:t xml:space="preserve">ر ابتدای راه مشروطه </w:t>
      </w:r>
      <w:r w:rsidR="00E0520E" w:rsidRPr="009D2773">
        <w:rPr>
          <w:rFonts w:ascii="INT" w:hAnsi="INT" w:cs="B Nazanin" w:hint="cs"/>
          <w:sz w:val="22"/>
          <w:szCs w:val="22"/>
          <w:rtl/>
          <w:lang w:bidi="fa-IR"/>
        </w:rPr>
        <w:t>بحث مساو</w:t>
      </w:r>
      <w:r w:rsidR="00A9467F" w:rsidRPr="009D2773">
        <w:rPr>
          <w:rFonts w:ascii="INT" w:hAnsi="INT" w:cs="B Nazanin" w:hint="cs"/>
          <w:sz w:val="22"/>
          <w:szCs w:val="22"/>
          <w:rtl/>
          <w:lang w:bidi="fa-IR"/>
        </w:rPr>
        <w:t>ا</w:t>
      </w:r>
      <w:r w:rsidR="00E0520E" w:rsidRPr="009D2773">
        <w:rPr>
          <w:rFonts w:ascii="INT" w:hAnsi="INT" w:cs="B Nazanin" w:hint="cs"/>
          <w:sz w:val="22"/>
          <w:szCs w:val="22"/>
          <w:rtl/>
          <w:lang w:bidi="fa-IR"/>
        </w:rPr>
        <w:t xml:space="preserve">ت و برابری </w:t>
      </w:r>
      <w:r w:rsidR="00E0520E" w:rsidRPr="009D2773">
        <w:rPr>
          <w:rFonts w:ascii="INT" w:hAnsi="INT" w:cs="B Nazanin" w:hint="cs"/>
          <w:sz w:val="22"/>
          <w:szCs w:val="22"/>
          <w:rtl/>
        </w:rPr>
        <w:t>میان مشروطه خواهان  و مشروعه خواهان بسیار</w:t>
      </w:r>
      <w:r w:rsidR="00A54559" w:rsidRPr="009D2773">
        <w:rPr>
          <w:rFonts w:asciiTheme="majorHAnsi" w:hAnsiTheme="majorHAnsi" w:cs="B Nazanin" w:hint="cs"/>
          <w:sz w:val="22"/>
          <w:szCs w:val="22"/>
          <w:rtl/>
        </w:rPr>
        <w:t>بالا گرفته بود</w:t>
      </w:r>
      <w:r w:rsidR="00E0520E" w:rsidRPr="009D2773">
        <w:rPr>
          <w:rFonts w:asciiTheme="majorHAnsi" w:hAnsiTheme="majorHAnsi" w:cs="B Nazanin"/>
          <w:sz w:val="22"/>
          <w:szCs w:val="22"/>
          <w:rtl/>
          <w:lang w:bidi="fa-IR"/>
        </w:rPr>
        <w:t xml:space="preserve">. از دیدگاه مشروعه خواهان , </w:t>
      </w:r>
      <w:r w:rsidR="00A57A09" w:rsidRPr="009D2773">
        <w:rPr>
          <w:rFonts w:asciiTheme="majorHAnsi" w:hAnsiTheme="majorHAnsi" w:cs="B Nazanin"/>
          <w:sz w:val="22"/>
          <w:szCs w:val="22"/>
          <w:rtl/>
          <w:lang w:bidi="fa-IR"/>
        </w:rPr>
        <w:t>اصل "مساوات حقوقی مطلق</w:t>
      </w:r>
      <w:r w:rsidR="00A57A09" w:rsidRPr="009D2773">
        <w:rPr>
          <w:rFonts w:asciiTheme="majorHAnsi" w:eastAsia="MS Mincho" w:hAnsiTheme="majorHAnsi" w:cs="B Nazanin"/>
          <w:sz w:val="22"/>
          <w:szCs w:val="22"/>
          <w:lang w:bidi="fa-IR"/>
        </w:rPr>
        <w:t>“</w:t>
      </w:r>
      <w:r w:rsidR="00E0520E" w:rsidRPr="009D2773">
        <w:rPr>
          <w:rFonts w:asciiTheme="majorHAnsi" w:hAnsiTheme="majorHAnsi" w:cs="B Nazanin"/>
          <w:sz w:val="22"/>
          <w:szCs w:val="22"/>
          <w:rtl/>
          <w:lang w:bidi="fa-IR"/>
        </w:rPr>
        <w:t>چنانکه در اصل هشت متمم قانون اساسی</w:t>
      </w:r>
      <w:r w:rsidR="00412C8C" w:rsidRPr="009D2773">
        <w:rPr>
          <w:rFonts w:asciiTheme="majorHAnsi" w:hAnsiTheme="majorHAnsi" w:cs="B Nazanin"/>
          <w:sz w:val="22"/>
          <w:szCs w:val="22"/>
          <w:vertAlign w:val="superscript"/>
          <w:rtl/>
          <w:lang w:bidi="fa-IR"/>
        </w:rPr>
        <w:t>(</w:t>
      </w:r>
      <w:r w:rsidR="000C6C31" w:rsidRPr="009D2773">
        <w:rPr>
          <w:rFonts w:asciiTheme="majorHAnsi" w:hAnsiTheme="majorHAnsi" w:cs="B Nazanin" w:hint="cs"/>
          <w:sz w:val="22"/>
          <w:szCs w:val="22"/>
          <w:vertAlign w:val="superscript"/>
          <w:rtl/>
          <w:lang w:bidi="fa-IR"/>
        </w:rPr>
        <w:t>2</w:t>
      </w:r>
      <w:r w:rsidR="00412C8C" w:rsidRPr="009D2773">
        <w:rPr>
          <w:rFonts w:asciiTheme="majorHAnsi" w:hAnsiTheme="majorHAnsi" w:cs="B Nazanin" w:hint="cs"/>
          <w:sz w:val="22"/>
          <w:szCs w:val="22"/>
          <w:vertAlign w:val="superscript"/>
          <w:rtl/>
          <w:lang w:bidi="fa-IR"/>
        </w:rPr>
        <w:t>)</w:t>
      </w:r>
      <w:r w:rsidR="00E0520E" w:rsidRPr="009D2773">
        <w:rPr>
          <w:rFonts w:asciiTheme="majorHAnsi" w:hAnsiTheme="majorHAnsi" w:cs="B Nazanin"/>
          <w:sz w:val="22"/>
          <w:szCs w:val="22"/>
          <w:rtl/>
          <w:lang w:bidi="fa-IR"/>
        </w:rPr>
        <w:t xml:space="preserve"> </w:t>
      </w:r>
      <w:r w:rsidR="00A57A09" w:rsidRPr="009D2773">
        <w:rPr>
          <w:rFonts w:asciiTheme="majorHAnsi" w:hAnsiTheme="majorHAnsi" w:cs="B Nazanin"/>
          <w:sz w:val="22"/>
          <w:szCs w:val="22"/>
          <w:rtl/>
          <w:lang w:bidi="fa-IR"/>
        </w:rPr>
        <w:t>آمده بود</w:t>
      </w:r>
      <w:r w:rsidR="00A54559" w:rsidRPr="009D2773">
        <w:rPr>
          <w:rFonts w:asciiTheme="majorHAnsi" w:hAnsiTheme="majorHAnsi" w:cs="B Nazanin" w:hint="cs"/>
          <w:sz w:val="22"/>
          <w:szCs w:val="22"/>
          <w:rtl/>
          <w:lang w:bidi="fa-IR"/>
        </w:rPr>
        <w:t>-</w:t>
      </w:r>
      <w:r w:rsidR="00A57A09" w:rsidRPr="009D2773">
        <w:rPr>
          <w:rFonts w:asciiTheme="majorHAnsi" w:hAnsiTheme="majorHAnsi" w:cs="B Nazanin"/>
          <w:sz w:val="22"/>
          <w:szCs w:val="22"/>
          <w:rtl/>
          <w:lang w:bidi="fa-IR"/>
        </w:rPr>
        <w:t xml:space="preserve"> با موازین شرع در تعارض بود </w:t>
      </w:r>
      <w:r w:rsidR="00A57A09" w:rsidRPr="009D2773">
        <w:rPr>
          <w:rFonts w:asciiTheme="majorHAnsi" w:hAnsiTheme="majorHAnsi" w:cs="B Nazanin"/>
          <w:sz w:val="22"/>
          <w:szCs w:val="22"/>
          <w:lang w:bidi="ar-IQ"/>
        </w:rPr>
        <w:t>;</w:t>
      </w:r>
      <w:r w:rsidR="00A57A09" w:rsidRPr="009D2773">
        <w:rPr>
          <w:rFonts w:asciiTheme="majorHAnsi" w:hAnsiTheme="majorHAnsi" w:cs="B Nazanin"/>
          <w:sz w:val="22"/>
          <w:szCs w:val="22"/>
          <w:rtl/>
          <w:lang w:bidi="fa-IR"/>
        </w:rPr>
        <w:t xml:space="preserve"> چرا که اسلام اختلاف زیادی بین حقوق شرعی مسلمانان و کفار قائل بود. "</w:t>
      </w:r>
      <w:r w:rsidR="00A57A09" w:rsidRPr="009D2773">
        <w:rPr>
          <w:rFonts w:asciiTheme="majorHAnsi" w:hAnsiTheme="majorHAnsi" w:cs="B Nazanin"/>
          <w:sz w:val="22"/>
          <w:szCs w:val="22"/>
          <w:rtl/>
        </w:rPr>
        <w:t xml:space="preserve"> سرانجام، ماده پيشنهادي كميسيون حقوق اساسي به اين صورت در آمد: اهالي مملكت ايران در مقابل قانون دولتي متساوي الحقوق خواهند بود. اصل هشتم اين ضابطه نقصي بر اصالت تساوي كامل افراد وارد نمي كرد; چه به هر حال، حقوق اجتماعي اتباع را همان قانون دولتي منتشر مي كند." (فريدون آدميت، 1356، ص</w:t>
      </w:r>
      <w:r w:rsidR="000C6C31" w:rsidRPr="009D2773">
        <w:rPr>
          <w:rFonts w:asciiTheme="majorHAnsi" w:hAnsiTheme="majorHAnsi" w:cs="B Nazanin" w:hint="cs"/>
          <w:sz w:val="22"/>
          <w:szCs w:val="22"/>
          <w:rtl/>
        </w:rPr>
        <w:t>.</w:t>
      </w:r>
      <w:r w:rsidR="00A57A09" w:rsidRPr="009D2773">
        <w:rPr>
          <w:rFonts w:asciiTheme="majorHAnsi" w:hAnsiTheme="majorHAnsi" w:cs="B Nazanin"/>
          <w:sz w:val="22"/>
          <w:szCs w:val="22"/>
          <w:rtl/>
        </w:rPr>
        <w:t xml:space="preserve"> 107)</w:t>
      </w:r>
    </w:p>
    <w:p w:rsidR="00FF57C4" w:rsidRPr="009D2773" w:rsidRDefault="00A57A09" w:rsidP="007150CF">
      <w:pPr>
        <w:pStyle w:val="pedit"/>
        <w:bidi/>
        <w:spacing w:before="240" w:after="240" w:line="360" w:lineRule="auto"/>
        <w:rPr>
          <w:rFonts w:cs="B Nazanin"/>
          <w:b/>
          <w:bCs/>
          <w:sz w:val="22"/>
          <w:szCs w:val="22"/>
          <w:rtl/>
          <w:lang w:bidi="fa-IR"/>
        </w:rPr>
      </w:pPr>
      <w:r w:rsidRPr="009D2773">
        <w:rPr>
          <w:rFonts w:asciiTheme="majorHAnsi" w:hAnsiTheme="majorHAnsi" w:cs="B Nazanin" w:hint="cs"/>
          <w:sz w:val="22"/>
          <w:szCs w:val="22"/>
          <w:rtl/>
        </w:rPr>
        <w:t>با تصویب این اصل</w:t>
      </w:r>
      <w:r w:rsidRPr="009D2773">
        <w:rPr>
          <w:rFonts w:asciiTheme="majorHAnsi" w:hAnsiTheme="majorHAnsi" w:cs="B Nazanin"/>
          <w:sz w:val="22"/>
          <w:szCs w:val="22"/>
          <w:lang w:bidi="ar-IQ"/>
        </w:rPr>
        <w:t>,</w:t>
      </w:r>
      <w:r w:rsidRPr="009D2773">
        <w:rPr>
          <w:rFonts w:asciiTheme="majorHAnsi" w:hAnsiTheme="majorHAnsi" w:cs="B Nazanin" w:hint="cs"/>
          <w:sz w:val="22"/>
          <w:szCs w:val="22"/>
          <w:rtl/>
          <w:lang w:bidi="fa-IR"/>
        </w:rPr>
        <w:t xml:space="preserve"> اقلیت های مذهبی توانستند افرادی را برای دفاع از حقوق خویش برگزینند</w:t>
      </w:r>
      <w:r w:rsidR="00494B43" w:rsidRPr="009D2773">
        <w:rPr>
          <w:rFonts w:ascii="INT" w:hAnsi="INT" w:cs="B Nazanin"/>
          <w:sz w:val="22"/>
          <w:szCs w:val="22"/>
          <w:rtl/>
        </w:rPr>
        <w:t xml:space="preserve">. </w:t>
      </w:r>
      <w:r w:rsidR="00494B43" w:rsidRPr="009D2773">
        <w:rPr>
          <w:rFonts w:ascii="INT" w:hAnsi="INT" w:cs="B Nazanin" w:hint="cs"/>
          <w:sz w:val="22"/>
          <w:szCs w:val="22"/>
          <w:rtl/>
        </w:rPr>
        <w:t xml:space="preserve">آنان که برای امنیت خویش تهران را برای زندگی انتخاب کرده بودند </w:t>
      </w:r>
      <w:r w:rsidR="00494B43" w:rsidRPr="009D2773">
        <w:rPr>
          <w:rFonts w:ascii="INT" w:hAnsi="INT" w:cs="B Nazanin"/>
          <w:sz w:val="22"/>
          <w:szCs w:val="22"/>
          <w:lang w:bidi="ar-IQ"/>
        </w:rPr>
        <w:t>,</w:t>
      </w:r>
      <w:r w:rsidR="00494B43" w:rsidRPr="009D2773">
        <w:rPr>
          <w:rFonts w:ascii="INT" w:hAnsi="INT" w:cs="B Nazanin" w:hint="cs"/>
          <w:sz w:val="22"/>
          <w:szCs w:val="22"/>
          <w:rtl/>
          <w:lang w:bidi="fa-IR"/>
        </w:rPr>
        <w:t xml:space="preserve"> تنها در محله های مشخصی زندگی کرده عبادتگاه های خود را در همان محدوده میساختند.</w:t>
      </w:r>
      <w:r w:rsidR="0087542B" w:rsidRPr="009D2773">
        <w:rPr>
          <w:rFonts w:ascii="Arial" w:hAnsi="Arial" w:cs="B Nazanin"/>
          <w:sz w:val="22"/>
          <w:szCs w:val="22"/>
          <w:rtl/>
        </w:rPr>
        <w:t xml:space="preserve"> </w:t>
      </w:r>
      <w:r w:rsidR="0087542B" w:rsidRPr="009D2773">
        <w:rPr>
          <w:rFonts w:ascii="Arial" w:hAnsi="Arial" w:cs="B Nazanin" w:hint="cs"/>
          <w:sz w:val="22"/>
          <w:szCs w:val="22"/>
          <w:rtl/>
        </w:rPr>
        <w:t>(</w:t>
      </w:r>
      <w:r w:rsidR="0087542B" w:rsidRPr="009D2773">
        <w:rPr>
          <w:rFonts w:ascii="Arial" w:hAnsi="Arial" w:cs="B Nazanin"/>
          <w:sz w:val="22"/>
          <w:szCs w:val="22"/>
          <w:rtl/>
        </w:rPr>
        <w:t xml:space="preserve">ناصر تکمیل همایون </w:t>
      </w:r>
      <w:r w:rsidR="002A79F9" w:rsidRPr="009D2773">
        <w:rPr>
          <w:rFonts w:ascii="Arial" w:hAnsi="Arial" w:cs="B Nazanin"/>
          <w:sz w:val="22"/>
          <w:szCs w:val="22"/>
          <w:lang w:bidi="ar-IQ"/>
        </w:rPr>
        <w:t xml:space="preserve">, </w:t>
      </w:r>
      <w:r w:rsidR="002A79F9" w:rsidRPr="009D2773">
        <w:rPr>
          <w:rFonts w:ascii="Arial" w:hAnsi="Arial" w:cs="B Nazanin" w:hint="cs"/>
          <w:sz w:val="22"/>
          <w:szCs w:val="22"/>
          <w:rtl/>
          <w:lang w:bidi="fa-IR"/>
        </w:rPr>
        <w:t xml:space="preserve"> 1385</w:t>
      </w:r>
      <w:r w:rsidR="002A79F9" w:rsidRPr="009D2773">
        <w:rPr>
          <w:rFonts w:ascii="Arial" w:hAnsi="Arial" w:cs="B Nazanin"/>
          <w:sz w:val="22"/>
          <w:szCs w:val="22"/>
          <w:lang w:bidi="ar-IQ"/>
        </w:rPr>
        <w:t xml:space="preserve"> ,</w:t>
      </w:r>
      <w:r w:rsidR="0087542B" w:rsidRPr="009D2773">
        <w:rPr>
          <w:rFonts w:ascii="Arial" w:hAnsi="Arial" w:cs="B Nazanin"/>
          <w:sz w:val="22"/>
          <w:szCs w:val="22"/>
          <w:rtl/>
        </w:rPr>
        <w:t>ص</w:t>
      </w:r>
      <w:r w:rsidR="002A79F9" w:rsidRPr="009D2773">
        <w:rPr>
          <w:rFonts w:ascii="Arial" w:hAnsi="Arial" w:cs="B Nazanin"/>
          <w:sz w:val="22"/>
          <w:szCs w:val="22"/>
        </w:rPr>
        <w:t>.</w:t>
      </w:r>
      <w:r w:rsidR="0087542B" w:rsidRPr="009D2773">
        <w:rPr>
          <w:rFonts w:ascii="Arial" w:hAnsi="Arial" w:cs="B Nazanin"/>
          <w:sz w:val="22"/>
          <w:szCs w:val="22"/>
          <w:rtl/>
        </w:rPr>
        <w:t xml:space="preserve"> </w:t>
      </w:r>
      <w:r w:rsidR="0087542B" w:rsidRPr="009D2773">
        <w:rPr>
          <w:rFonts w:ascii="Arial" w:hAnsi="Arial" w:cs="B Nazanin"/>
          <w:sz w:val="22"/>
          <w:szCs w:val="22"/>
          <w:rtl/>
          <w:lang w:bidi="fa-IR"/>
        </w:rPr>
        <w:t>۸۵</w:t>
      </w:r>
      <w:r w:rsidR="0087542B" w:rsidRPr="009D2773">
        <w:rPr>
          <w:rFonts w:ascii="Arial" w:hAnsi="Arial" w:cs="B Nazanin" w:hint="cs"/>
          <w:sz w:val="22"/>
          <w:szCs w:val="22"/>
          <w:rtl/>
          <w:lang w:bidi="fa-IR"/>
        </w:rPr>
        <w:t>)</w:t>
      </w:r>
      <w:r w:rsidR="00494B43" w:rsidRPr="009D2773">
        <w:rPr>
          <w:rFonts w:ascii="INT" w:hAnsi="INT" w:cs="B Nazanin"/>
          <w:sz w:val="22"/>
          <w:szCs w:val="22"/>
          <w:rtl/>
        </w:rPr>
        <w:t>ارمنیان‌ و کلیمیان‌ ‌ آیت‌اللّه‌ سیدمحمد طباطبائی و آیت‌اللّه‌ سید عبداللّه‌ بهبهانی</w:t>
      </w:r>
      <w:r w:rsidR="00494B43" w:rsidRPr="009D2773">
        <w:rPr>
          <w:rFonts w:ascii="INT" w:hAnsi="INT" w:cs="B Nazanin" w:hint="cs"/>
          <w:sz w:val="22"/>
          <w:szCs w:val="22"/>
          <w:rtl/>
        </w:rPr>
        <w:t xml:space="preserve"> را برگزیدند</w:t>
      </w:r>
      <w:r w:rsidR="00A9467F" w:rsidRPr="009D2773">
        <w:rPr>
          <w:rFonts w:ascii="INT" w:hAnsi="INT" w:cs="B Nazanin" w:hint="cs"/>
          <w:sz w:val="22"/>
          <w:szCs w:val="22"/>
          <w:rtl/>
        </w:rPr>
        <w:t xml:space="preserve"> </w:t>
      </w:r>
      <w:r w:rsidR="00E14874" w:rsidRPr="009D2773">
        <w:rPr>
          <w:rFonts w:ascii="INT" w:hAnsi="INT" w:cs="B Nazanin"/>
          <w:sz w:val="22"/>
          <w:szCs w:val="22"/>
          <w:lang w:bidi="ar-IQ"/>
        </w:rPr>
        <w:t>,</w:t>
      </w:r>
      <w:r w:rsidR="00E14874" w:rsidRPr="009D2773">
        <w:rPr>
          <w:rFonts w:ascii="INT" w:hAnsi="INT" w:cs="B Nazanin" w:hint="cs"/>
          <w:sz w:val="22"/>
          <w:szCs w:val="22"/>
          <w:rtl/>
          <w:lang w:bidi="fa-IR"/>
        </w:rPr>
        <w:t xml:space="preserve"> </w:t>
      </w:r>
      <w:r w:rsidR="00957F73" w:rsidRPr="009D2773">
        <w:rPr>
          <w:rFonts w:ascii="INT" w:hAnsi="INT" w:cs="B Nazanin" w:hint="cs"/>
          <w:sz w:val="22"/>
          <w:szCs w:val="22"/>
          <w:rtl/>
        </w:rPr>
        <w:t>زردشتیان که خواستار کرسی مجلس بودند</w:t>
      </w:r>
      <w:r w:rsidR="00494B43" w:rsidRPr="009D2773">
        <w:rPr>
          <w:rFonts w:ascii="INT" w:hAnsi="INT" w:cs="B Nazanin"/>
          <w:sz w:val="22"/>
          <w:szCs w:val="22"/>
          <w:rtl/>
        </w:rPr>
        <w:t xml:space="preserve"> ارباب‌ جمشید را ب</w:t>
      </w:r>
      <w:r w:rsidR="00444167" w:rsidRPr="009D2773">
        <w:rPr>
          <w:rFonts w:ascii="INT" w:hAnsi="INT" w:cs="B Nazanin" w:hint="cs"/>
          <w:sz w:val="22"/>
          <w:szCs w:val="22"/>
          <w:rtl/>
        </w:rPr>
        <w:t xml:space="preserve">ه عنوان نماینده انتخاب کردند و در نهایت کلیسای حضرت مریم توسط ارامنه </w:t>
      </w:r>
      <w:r w:rsidR="00444167" w:rsidRPr="009D2773">
        <w:rPr>
          <w:rFonts w:ascii="INT" w:hAnsi="INT" w:cs="B Nazanin"/>
          <w:sz w:val="22"/>
          <w:szCs w:val="22"/>
          <w:lang w:bidi="ar-IQ"/>
        </w:rPr>
        <w:t>,</w:t>
      </w:r>
      <w:r w:rsidR="00444167" w:rsidRPr="009D2773">
        <w:rPr>
          <w:rFonts w:ascii="INT" w:hAnsi="INT" w:cs="B Nazanin" w:hint="cs"/>
          <w:sz w:val="22"/>
          <w:szCs w:val="22"/>
          <w:rtl/>
          <w:lang w:bidi="ar-IQ"/>
        </w:rPr>
        <w:t xml:space="preserve"> کنیسه ی حییم توسط یهودیان و اتشکده آدریان در خیابان سی تیر کنونی</w:t>
      </w:r>
      <w:r w:rsidR="00A54559" w:rsidRPr="009D2773">
        <w:rPr>
          <w:rFonts w:ascii="INT" w:hAnsi="INT" w:cs="B Nazanin" w:hint="cs"/>
          <w:sz w:val="22"/>
          <w:szCs w:val="22"/>
          <w:rtl/>
          <w:lang w:bidi="ar-IQ"/>
        </w:rPr>
        <w:t xml:space="preserve"> وخارج از محدوده ی زندگی اقلیت ها</w:t>
      </w:r>
      <w:r w:rsidR="00444167" w:rsidRPr="009D2773">
        <w:rPr>
          <w:rFonts w:ascii="INT" w:hAnsi="INT" w:cs="B Nazanin" w:hint="cs"/>
          <w:sz w:val="22"/>
          <w:szCs w:val="22"/>
          <w:rtl/>
          <w:lang w:bidi="ar-IQ"/>
        </w:rPr>
        <w:t xml:space="preserve"> ساخته شد </w:t>
      </w:r>
      <w:r w:rsidR="00444167" w:rsidRPr="009D2773">
        <w:rPr>
          <w:rFonts w:ascii="INT" w:hAnsi="INT" w:cs="B Nazanin" w:hint="cs"/>
          <w:sz w:val="22"/>
          <w:szCs w:val="22"/>
          <w:rtl/>
          <w:lang w:bidi="fa-IR"/>
        </w:rPr>
        <w:t xml:space="preserve"> </w:t>
      </w:r>
      <w:r w:rsidR="00444167" w:rsidRPr="009D2773">
        <w:rPr>
          <w:rFonts w:ascii="INT" w:hAnsi="INT" w:cs="B Nazanin" w:hint="cs"/>
          <w:sz w:val="22"/>
          <w:szCs w:val="22"/>
          <w:rtl/>
        </w:rPr>
        <w:t>.</w:t>
      </w:r>
      <w:r w:rsidR="00494B43" w:rsidRPr="009D2773">
        <w:rPr>
          <w:rFonts w:cs="B Nazanin" w:hint="cs"/>
          <w:b/>
          <w:bCs/>
          <w:sz w:val="22"/>
          <w:szCs w:val="22"/>
          <w:rtl/>
        </w:rPr>
        <w:t>(</w:t>
      </w:r>
      <w:r w:rsidR="002A79F9" w:rsidRPr="009D2773">
        <w:rPr>
          <w:rFonts w:cs="B Nazanin"/>
          <w:sz w:val="22"/>
          <w:szCs w:val="22"/>
          <w:rtl/>
        </w:rPr>
        <w:t xml:space="preserve"> مر</w:t>
      </w:r>
      <w:r w:rsidR="002A79F9" w:rsidRPr="009D2773">
        <w:rPr>
          <w:rFonts w:cs="B Nazanin" w:hint="cs"/>
          <w:sz w:val="22"/>
          <w:szCs w:val="22"/>
          <w:rtl/>
        </w:rPr>
        <w:t>یم</w:t>
      </w:r>
      <w:r w:rsidR="002A79F9" w:rsidRPr="009D2773">
        <w:rPr>
          <w:rFonts w:cs="B Nazanin"/>
          <w:sz w:val="22"/>
          <w:szCs w:val="22"/>
          <w:rtl/>
        </w:rPr>
        <w:t xml:space="preserve"> م</w:t>
      </w:r>
      <w:r w:rsidR="002A79F9" w:rsidRPr="009D2773">
        <w:rPr>
          <w:rFonts w:cs="B Nazanin" w:hint="cs"/>
          <w:sz w:val="22"/>
          <w:szCs w:val="22"/>
          <w:rtl/>
        </w:rPr>
        <w:t>یرزایی</w:t>
      </w:r>
      <w:r w:rsidR="002A79F9" w:rsidRPr="009D2773">
        <w:rPr>
          <w:rFonts w:cs="B Nazanin"/>
          <w:b/>
          <w:bCs/>
          <w:sz w:val="22"/>
          <w:szCs w:val="22"/>
          <w:lang w:bidi="ar-IQ"/>
        </w:rPr>
        <w:t>,</w:t>
      </w:r>
      <w:r w:rsidR="002A79F9" w:rsidRPr="009D2773">
        <w:rPr>
          <w:rFonts w:cs="B Nazanin" w:hint="cs"/>
          <w:b/>
          <w:bCs/>
          <w:sz w:val="22"/>
          <w:szCs w:val="22"/>
          <w:rtl/>
          <w:lang w:bidi="fa-IR"/>
        </w:rPr>
        <w:t xml:space="preserve"> 1396</w:t>
      </w:r>
      <w:r w:rsidR="00494B43" w:rsidRPr="009D2773">
        <w:rPr>
          <w:rFonts w:cs="B Nazanin"/>
          <w:sz w:val="22"/>
          <w:szCs w:val="22"/>
          <w:rtl/>
        </w:rPr>
        <w:t>)</w:t>
      </w:r>
      <w:r w:rsidR="00957F73" w:rsidRPr="009D2773">
        <w:rPr>
          <w:rFonts w:ascii="INT" w:hAnsi="INT" w:cs="B Nazanin" w:hint="cs"/>
          <w:sz w:val="22"/>
          <w:szCs w:val="22"/>
          <w:rtl/>
        </w:rPr>
        <w:t xml:space="preserve"> </w:t>
      </w:r>
      <w:r w:rsidR="00444167" w:rsidRPr="009D2773">
        <w:rPr>
          <w:rFonts w:ascii="INT" w:hAnsi="INT" w:cs="B Nazanin" w:hint="cs"/>
          <w:sz w:val="22"/>
          <w:szCs w:val="22"/>
          <w:rtl/>
          <w:lang w:bidi="fa-IR"/>
        </w:rPr>
        <w:t xml:space="preserve"> </w:t>
      </w:r>
      <w:r w:rsidR="00D30EE4" w:rsidRPr="009D2773">
        <w:rPr>
          <w:rFonts w:ascii="INT" w:hAnsi="INT" w:cs="B Nazanin" w:hint="cs"/>
          <w:sz w:val="22"/>
          <w:szCs w:val="22"/>
          <w:rtl/>
        </w:rPr>
        <w:t xml:space="preserve">با وجود اینکه انقلاب مشروطه فرصت مناسبی برای اقلیت های مذهبی فراهم آورد به نظر میرسد این امر که تنها زردشتیان از حق داشتن نماینده ی مستقیم برخوردار بودند </w:t>
      </w:r>
      <w:r w:rsidR="00D30EE4" w:rsidRPr="009D2773">
        <w:rPr>
          <w:rFonts w:ascii="INT" w:hAnsi="INT" w:cs="B Nazanin"/>
          <w:sz w:val="22"/>
          <w:szCs w:val="22"/>
          <w:lang w:bidi="ar-IQ"/>
        </w:rPr>
        <w:t>,</w:t>
      </w:r>
      <w:r w:rsidR="00D30EE4" w:rsidRPr="009D2773">
        <w:rPr>
          <w:rFonts w:ascii="INT" w:hAnsi="INT" w:cs="B Nazanin" w:hint="cs"/>
          <w:sz w:val="22"/>
          <w:szCs w:val="22"/>
          <w:rtl/>
          <w:lang w:bidi="ar-IQ"/>
        </w:rPr>
        <w:t xml:space="preserve"> نشان از پابرجا بودن تبعیض هاییست که عاملین مذهب تا همین امروز نسبت به سایر اقلیت ها روا میدارند. </w:t>
      </w:r>
      <w:r w:rsidR="00957F73" w:rsidRPr="009D2773">
        <w:rPr>
          <w:rFonts w:ascii="INT" w:hAnsi="INT" w:cs="B Nazanin" w:hint="cs"/>
          <w:sz w:val="22"/>
          <w:szCs w:val="22"/>
          <w:rtl/>
          <w:lang w:bidi="fa-IR"/>
        </w:rPr>
        <w:t xml:space="preserve"> </w:t>
      </w:r>
      <w:r w:rsidR="002A52CA" w:rsidRPr="009D2773">
        <w:rPr>
          <w:rFonts w:ascii="INT" w:hAnsi="INT" w:cs="B Nazanin" w:hint="cs"/>
          <w:sz w:val="22"/>
          <w:szCs w:val="22"/>
          <w:rtl/>
          <w:lang w:bidi="fa-IR"/>
        </w:rPr>
        <w:t xml:space="preserve">به نظر میرسد </w:t>
      </w:r>
      <w:r w:rsidR="00AC05E9" w:rsidRPr="009D2773">
        <w:rPr>
          <w:rFonts w:ascii="INT" w:hAnsi="INT" w:cs="B Nazanin" w:hint="cs"/>
          <w:sz w:val="22"/>
          <w:szCs w:val="22"/>
          <w:rtl/>
          <w:lang w:bidi="fa-IR"/>
        </w:rPr>
        <w:t xml:space="preserve">دلیل </w:t>
      </w:r>
      <w:r w:rsidR="002A52CA" w:rsidRPr="009D2773">
        <w:rPr>
          <w:rFonts w:ascii="INT" w:hAnsi="INT" w:cs="B Nazanin" w:hint="cs"/>
          <w:sz w:val="22"/>
          <w:szCs w:val="22"/>
          <w:rtl/>
          <w:lang w:bidi="fa-IR"/>
        </w:rPr>
        <w:t>ا</w:t>
      </w:r>
      <w:r w:rsidR="00AC05E9" w:rsidRPr="009D2773">
        <w:rPr>
          <w:rFonts w:ascii="INT" w:hAnsi="INT" w:cs="B Nazanin" w:hint="cs"/>
          <w:sz w:val="22"/>
          <w:szCs w:val="22"/>
          <w:rtl/>
          <w:lang w:bidi="fa-IR"/>
        </w:rPr>
        <w:t xml:space="preserve">ین استثنا قائل شدن </w:t>
      </w:r>
      <w:r w:rsidR="002A52CA" w:rsidRPr="009D2773">
        <w:rPr>
          <w:rFonts w:ascii="INT" w:hAnsi="INT" w:cs="B Nazanin" w:hint="cs"/>
          <w:sz w:val="22"/>
          <w:szCs w:val="22"/>
          <w:rtl/>
          <w:lang w:bidi="fa-IR"/>
        </w:rPr>
        <w:t xml:space="preserve">برای </w:t>
      </w:r>
      <w:r w:rsidR="00AC05E9" w:rsidRPr="009D2773">
        <w:rPr>
          <w:rFonts w:ascii="INT" w:hAnsi="INT" w:cs="B Nazanin" w:hint="cs"/>
          <w:sz w:val="22"/>
          <w:szCs w:val="22"/>
          <w:rtl/>
          <w:lang w:bidi="fa-IR"/>
        </w:rPr>
        <w:t>دین زردشت</w:t>
      </w:r>
      <w:r w:rsidR="002A52CA" w:rsidRPr="009D2773">
        <w:rPr>
          <w:rFonts w:ascii="INT" w:hAnsi="INT" w:cs="B Nazanin" w:hint="cs"/>
          <w:sz w:val="22"/>
          <w:szCs w:val="22"/>
          <w:rtl/>
          <w:lang w:bidi="fa-IR"/>
        </w:rPr>
        <w:t xml:space="preserve"> نیز</w:t>
      </w:r>
      <w:r w:rsidR="00AC05E9" w:rsidRPr="009D2773">
        <w:rPr>
          <w:rFonts w:ascii="INT" w:hAnsi="INT" w:cs="B Nazanin" w:hint="cs"/>
          <w:sz w:val="22"/>
          <w:szCs w:val="22"/>
          <w:rtl/>
          <w:lang w:bidi="fa-IR"/>
        </w:rPr>
        <w:t xml:space="preserve"> به واسطه ی قدمت</w:t>
      </w:r>
      <w:r w:rsidR="002A52CA" w:rsidRPr="009D2773">
        <w:rPr>
          <w:rFonts w:ascii="INT" w:hAnsi="INT" w:cs="B Nazanin" w:hint="cs"/>
          <w:sz w:val="22"/>
          <w:szCs w:val="22"/>
          <w:rtl/>
          <w:lang w:bidi="fa-IR"/>
        </w:rPr>
        <w:t xml:space="preserve"> تاریخی این دین و مقبولیت بیشتر آن در جامعه بود</w:t>
      </w:r>
      <w:r w:rsidR="002A52CA" w:rsidRPr="009D2773">
        <w:rPr>
          <w:rFonts w:ascii="INT" w:hAnsi="INT" w:cs="B Nazanin" w:hint="cs"/>
          <w:sz w:val="22"/>
          <w:szCs w:val="22"/>
          <w:vertAlign w:val="superscript"/>
          <w:rtl/>
          <w:lang w:bidi="fa-IR"/>
        </w:rPr>
        <w:t>(</w:t>
      </w:r>
      <w:r w:rsidR="000C6C31" w:rsidRPr="009D2773">
        <w:rPr>
          <w:rFonts w:ascii="INT" w:hAnsi="INT" w:cs="B Nazanin" w:hint="cs"/>
          <w:sz w:val="22"/>
          <w:szCs w:val="22"/>
          <w:vertAlign w:val="superscript"/>
          <w:rtl/>
          <w:lang w:bidi="fa-IR"/>
        </w:rPr>
        <w:t>3</w:t>
      </w:r>
      <w:r w:rsidR="002A52CA" w:rsidRPr="009D2773">
        <w:rPr>
          <w:rFonts w:ascii="INT" w:hAnsi="INT" w:cs="B Nazanin" w:hint="cs"/>
          <w:sz w:val="22"/>
          <w:szCs w:val="22"/>
          <w:vertAlign w:val="superscript"/>
          <w:rtl/>
          <w:lang w:bidi="fa-IR"/>
        </w:rPr>
        <w:t>)</w:t>
      </w:r>
      <w:r w:rsidR="002A52CA" w:rsidRPr="009D2773">
        <w:rPr>
          <w:rFonts w:ascii="INT" w:hAnsi="INT" w:cs="B Nazanin" w:hint="cs"/>
          <w:sz w:val="22"/>
          <w:szCs w:val="22"/>
          <w:rtl/>
          <w:lang w:bidi="fa-IR"/>
        </w:rPr>
        <w:t>.</w:t>
      </w:r>
      <w:r w:rsidR="00F53077" w:rsidRPr="009D2773">
        <w:rPr>
          <w:rFonts w:ascii="INT" w:hAnsi="INT" w:cs="B Nazanin" w:hint="cs"/>
          <w:sz w:val="22"/>
          <w:szCs w:val="22"/>
          <w:rtl/>
          <w:lang w:bidi="fa-IR"/>
        </w:rPr>
        <w:t>اما به هر صورت میتوان این خیابان را سر آغازی بر دموکراسی و تبلور کالبدی از همزیستی مسالمت آمیز ادیان دانست.</w:t>
      </w:r>
      <w:r w:rsidR="002A52CA" w:rsidRPr="009D2773">
        <w:rPr>
          <w:rFonts w:ascii="INT" w:hAnsi="INT" w:cs="B Nazanin" w:hint="cs"/>
          <w:sz w:val="22"/>
          <w:szCs w:val="22"/>
          <w:rtl/>
          <w:lang w:bidi="fa-IR"/>
        </w:rPr>
        <w:t xml:space="preserve"> با وجود اینکه در بسیاری منابع از ارباب جمشید به نیکی یاد میشود به نظر میرسد وی اقدام موثری در جهت آزادی عمل بیشتر زردشتیان انجام نداد چرا که </w:t>
      </w:r>
      <w:r w:rsidR="00CB5B00" w:rsidRPr="009D2773">
        <w:rPr>
          <w:rFonts w:ascii="INT" w:hAnsi="INT" w:cs="B Nazanin" w:hint="cs"/>
          <w:sz w:val="22"/>
          <w:szCs w:val="22"/>
          <w:rtl/>
          <w:lang w:bidi="fa-IR"/>
        </w:rPr>
        <w:t xml:space="preserve">بنا به نوشته های کیخسرو شاهرخ </w:t>
      </w:r>
      <w:r w:rsidR="00CB5B00" w:rsidRPr="009D2773">
        <w:rPr>
          <w:rFonts w:ascii="INT" w:hAnsi="INT" w:cs="B Nazanin"/>
          <w:sz w:val="22"/>
          <w:szCs w:val="22"/>
          <w:lang w:bidi="ar-IQ"/>
        </w:rPr>
        <w:t>,</w:t>
      </w:r>
      <w:r w:rsidR="00CB5B00" w:rsidRPr="009D2773">
        <w:rPr>
          <w:rFonts w:ascii="INT" w:hAnsi="INT" w:cs="B Nazanin" w:hint="cs"/>
          <w:sz w:val="22"/>
          <w:szCs w:val="22"/>
          <w:rtl/>
          <w:lang w:bidi="fa-IR"/>
        </w:rPr>
        <w:t xml:space="preserve"> </w:t>
      </w:r>
      <w:r w:rsidR="002A52CA" w:rsidRPr="009D2773">
        <w:rPr>
          <w:rFonts w:ascii="INT" w:hAnsi="INT" w:cs="B Nazanin" w:hint="cs"/>
          <w:sz w:val="22"/>
          <w:szCs w:val="22"/>
          <w:rtl/>
          <w:lang w:bidi="fa-IR"/>
        </w:rPr>
        <w:t xml:space="preserve">تا دوره ی </w:t>
      </w:r>
      <w:r w:rsidR="00CB5B00" w:rsidRPr="009D2773">
        <w:rPr>
          <w:rFonts w:ascii="INT" w:hAnsi="INT" w:cs="B Nazanin" w:hint="cs"/>
          <w:sz w:val="22"/>
          <w:szCs w:val="22"/>
          <w:rtl/>
          <w:lang w:bidi="fa-IR"/>
        </w:rPr>
        <w:t xml:space="preserve">نمایندگی وی </w:t>
      </w:r>
      <w:r w:rsidR="00851FFA" w:rsidRPr="009D2773">
        <w:rPr>
          <w:rFonts w:ascii="INT" w:hAnsi="INT" w:cs="B Nazanin" w:hint="cs"/>
          <w:sz w:val="22"/>
          <w:szCs w:val="22"/>
          <w:rtl/>
          <w:lang w:bidi="fa-IR"/>
        </w:rPr>
        <w:t xml:space="preserve">در مجلس </w:t>
      </w:r>
      <w:r w:rsidR="00D101C4" w:rsidRPr="009D2773">
        <w:rPr>
          <w:rFonts w:ascii="INT" w:hAnsi="INT" w:cs="B Nazanin"/>
          <w:sz w:val="22"/>
          <w:szCs w:val="22"/>
          <w:lang w:bidi="ar-IQ"/>
        </w:rPr>
        <w:t>,</w:t>
      </w:r>
      <w:r w:rsidR="00851FFA" w:rsidRPr="009D2773">
        <w:rPr>
          <w:rFonts w:ascii="INT" w:hAnsi="INT" w:cs="B Nazanin" w:hint="cs"/>
          <w:sz w:val="22"/>
          <w:szCs w:val="22"/>
          <w:rtl/>
          <w:lang w:bidi="fa-IR"/>
        </w:rPr>
        <w:t xml:space="preserve">عبادتگاهی خارج از محدوده ی سکونت زردشتیان ساخته نشد </w:t>
      </w:r>
      <w:r w:rsidR="00444167" w:rsidRPr="009D2773">
        <w:rPr>
          <w:rFonts w:ascii="INT" w:hAnsi="INT" w:cs="B Nazanin" w:hint="cs"/>
          <w:sz w:val="22"/>
          <w:szCs w:val="22"/>
          <w:rtl/>
          <w:lang w:bidi="fa-IR"/>
        </w:rPr>
        <w:t xml:space="preserve">و با تلاش های وی بود که نخستین عبادتگاه زردشتی در خیابان سی تیر کنونی ساخته شد </w:t>
      </w:r>
      <w:r w:rsidR="00444167" w:rsidRPr="009D2773">
        <w:rPr>
          <w:rFonts w:ascii="INT" w:hAnsi="INT" w:cs="B Nazanin"/>
          <w:sz w:val="22"/>
          <w:szCs w:val="22"/>
          <w:lang w:bidi="ar-IQ"/>
        </w:rPr>
        <w:t>,</w:t>
      </w:r>
      <w:r w:rsidR="00851FFA" w:rsidRPr="009D2773">
        <w:rPr>
          <w:rFonts w:ascii="INT" w:hAnsi="INT" w:cs="B Nazanin" w:hint="cs"/>
          <w:sz w:val="22"/>
          <w:szCs w:val="22"/>
          <w:rtl/>
          <w:lang w:bidi="fa-IR"/>
        </w:rPr>
        <w:t>چنانکه در خاطراتش مینویسد :</w:t>
      </w:r>
      <w:r w:rsidR="00444167" w:rsidRPr="009D2773">
        <w:rPr>
          <w:rFonts w:ascii="INT" w:hAnsi="INT" w:cs="B Nazanin"/>
          <w:sz w:val="22"/>
          <w:szCs w:val="22"/>
          <w:lang w:bidi="fa-IR"/>
        </w:rPr>
        <w:t xml:space="preserve"> </w:t>
      </w:r>
      <w:r w:rsidR="00851FFA" w:rsidRPr="009D2773">
        <w:rPr>
          <w:rFonts w:cs="B Nazanin" w:hint="cs"/>
          <w:sz w:val="22"/>
          <w:szCs w:val="22"/>
          <w:rtl/>
        </w:rPr>
        <w:t>برای ساختن آدریان</w:t>
      </w:r>
      <w:r w:rsidR="00851FFA" w:rsidRPr="009D2773">
        <w:rPr>
          <w:rFonts w:cs="B Nazanin" w:hint="cs"/>
          <w:sz w:val="22"/>
          <w:szCs w:val="22"/>
          <w:rtl/>
          <w:lang w:bidi="fa-IR"/>
        </w:rPr>
        <w:t>(آتشکده)</w:t>
      </w:r>
      <w:r w:rsidR="00851FFA" w:rsidRPr="009D2773">
        <w:rPr>
          <w:rFonts w:cs="B Nazanin" w:hint="cs"/>
          <w:sz w:val="22"/>
          <w:szCs w:val="22"/>
        </w:rPr>
        <w:t> </w:t>
      </w:r>
      <w:r w:rsidR="00851FFA" w:rsidRPr="009D2773">
        <w:rPr>
          <w:rFonts w:cs="B Nazanin" w:hint="cs"/>
          <w:sz w:val="22"/>
          <w:szCs w:val="22"/>
          <w:rtl/>
        </w:rPr>
        <w:t>مشکلات زیادتر بود؛ از جمله این که مخارج آن زیادتر میشد</w:t>
      </w:r>
      <w:r w:rsidR="00444167" w:rsidRPr="009D2773">
        <w:rPr>
          <w:rFonts w:cs="B Nazanin" w:hint="cs"/>
          <w:sz w:val="22"/>
          <w:szCs w:val="22"/>
          <w:rtl/>
        </w:rPr>
        <w:t>....</w:t>
      </w:r>
      <w:r w:rsidR="00851FFA" w:rsidRPr="009D2773">
        <w:rPr>
          <w:rFonts w:cs="B Nazanin" w:hint="cs"/>
          <w:sz w:val="22"/>
          <w:szCs w:val="22"/>
          <w:rtl/>
        </w:rPr>
        <w:t>و بالاخره در سال 1296 خورشیدی آدریان</w:t>
      </w:r>
      <w:r w:rsidR="00851FFA" w:rsidRPr="009D2773">
        <w:rPr>
          <w:rFonts w:ascii="Cambria" w:hAnsi="Cambria" w:cs="Cambria" w:hint="cs"/>
          <w:sz w:val="22"/>
          <w:szCs w:val="22"/>
          <w:rtl/>
          <w:lang w:bidi="fa-IR"/>
        </w:rPr>
        <w:t> </w:t>
      </w:r>
      <w:r w:rsidR="00851FFA" w:rsidRPr="009D2773">
        <w:rPr>
          <w:rFonts w:cs="B Nazanin" w:hint="cs"/>
          <w:sz w:val="22"/>
          <w:szCs w:val="22"/>
          <w:rtl/>
          <w:lang w:bidi="fa-IR"/>
        </w:rPr>
        <w:t>تهران</w:t>
      </w:r>
      <w:r w:rsidR="00851FFA" w:rsidRPr="009D2773">
        <w:rPr>
          <w:rFonts w:ascii="Cambria" w:hAnsi="Cambria" w:cs="Cambria" w:hint="cs"/>
          <w:sz w:val="22"/>
          <w:szCs w:val="22"/>
          <w:rtl/>
        </w:rPr>
        <w:t> </w:t>
      </w:r>
      <w:r w:rsidR="00851FFA" w:rsidRPr="009D2773">
        <w:rPr>
          <w:rFonts w:cs="B Nazanin" w:hint="cs"/>
          <w:sz w:val="22"/>
          <w:szCs w:val="22"/>
          <w:rtl/>
        </w:rPr>
        <w:t>و مدرسه دخترانه ایرج در کنار آن ساخته شد</w:t>
      </w:r>
      <w:r w:rsidR="00851FFA" w:rsidRPr="009D2773">
        <w:rPr>
          <w:rFonts w:cs="B Nazanin" w:hint="cs"/>
          <w:sz w:val="22"/>
          <w:szCs w:val="22"/>
        </w:rPr>
        <w:t>.</w:t>
      </w:r>
      <w:r w:rsidR="00444167" w:rsidRPr="009D2773">
        <w:rPr>
          <w:rFonts w:cs="B Nazanin" w:hint="cs"/>
          <w:sz w:val="22"/>
          <w:szCs w:val="22"/>
          <w:rtl/>
        </w:rPr>
        <w:t>(</w:t>
      </w:r>
      <w:r w:rsidR="00444167" w:rsidRPr="009D2773">
        <w:rPr>
          <w:rFonts w:cs="B Nazanin"/>
          <w:sz w:val="22"/>
          <w:szCs w:val="22"/>
          <w:rtl/>
        </w:rPr>
        <w:t xml:space="preserve"> امرداد خبرگزار</w:t>
      </w:r>
      <w:r w:rsidR="00444167" w:rsidRPr="009D2773">
        <w:rPr>
          <w:rFonts w:cs="B Nazanin" w:hint="cs"/>
          <w:sz w:val="22"/>
          <w:szCs w:val="22"/>
          <w:rtl/>
        </w:rPr>
        <w:t>ی</w:t>
      </w:r>
      <w:r w:rsidR="00444167" w:rsidRPr="009D2773">
        <w:rPr>
          <w:rFonts w:cs="B Nazanin"/>
          <w:sz w:val="22"/>
          <w:szCs w:val="22"/>
          <w:rtl/>
        </w:rPr>
        <w:t xml:space="preserve"> زدشت</w:t>
      </w:r>
      <w:r w:rsidR="00444167" w:rsidRPr="009D2773">
        <w:rPr>
          <w:rFonts w:cs="B Nazanin" w:hint="cs"/>
          <w:sz w:val="22"/>
          <w:szCs w:val="22"/>
          <w:rtl/>
        </w:rPr>
        <w:t>یان</w:t>
      </w:r>
      <w:r w:rsidR="007150CF" w:rsidRPr="009D2773">
        <w:rPr>
          <w:rFonts w:cs="B Nazanin"/>
          <w:sz w:val="22"/>
          <w:szCs w:val="22"/>
          <w:lang w:bidi="ar-IQ"/>
        </w:rPr>
        <w:t>,</w:t>
      </w:r>
      <w:r w:rsidR="007150CF" w:rsidRPr="009D2773">
        <w:rPr>
          <w:rFonts w:cs="B Nazanin" w:hint="cs"/>
          <w:sz w:val="22"/>
          <w:szCs w:val="22"/>
          <w:rtl/>
          <w:lang w:bidi="fa-IR"/>
        </w:rPr>
        <w:t xml:space="preserve"> 1397</w:t>
      </w:r>
      <w:r w:rsidR="00444167" w:rsidRPr="009D2773">
        <w:rPr>
          <w:rFonts w:cs="B Nazanin" w:hint="cs"/>
          <w:sz w:val="22"/>
          <w:szCs w:val="22"/>
          <w:rtl/>
        </w:rPr>
        <w:t>)</w:t>
      </w:r>
      <w:r w:rsidR="00FF57C4" w:rsidRPr="009D2773">
        <w:rPr>
          <w:rFonts w:cs="B Nazanin" w:hint="cs"/>
          <w:sz w:val="22"/>
          <w:szCs w:val="22"/>
          <w:rtl/>
        </w:rPr>
        <w:t xml:space="preserve"> همچنین ب</w:t>
      </w:r>
      <w:r w:rsidR="000D2F55" w:rsidRPr="009D2773">
        <w:rPr>
          <w:rFonts w:cs="B Nazanin" w:hint="cs"/>
          <w:sz w:val="22"/>
          <w:szCs w:val="22"/>
          <w:rtl/>
        </w:rPr>
        <w:t>ا توجه به شباهت معماری</w:t>
      </w:r>
      <w:r w:rsidR="00FF57C4" w:rsidRPr="009D2773">
        <w:rPr>
          <w:rFonts w:cs="B Nazanin" w:hint="cs"/>
          <w:sz w:val="22"/>
          <w:szCs w:val="22"/>
          <w:rtl/>
        </w:rPr>
        <w:t xml:space="preserve"> آدریان</w:t>
      </w:r>
      <w:r w:rsidR="000D2F55" w:rsidRPr="009D2773">
        <w:rPr>
          <w:rFonts w:cs="B Nazanin" w:hint="cs"/>
          <w:sz w:val="22"/>
          <w:szCs w:val="22"/>
          <w:rtl/>
        </w:rPr>
        <w:t xml:space="preserve"> و آتشکده یزد ساخته</w:t>
      </w:r>
      <w:r w:rsidR="00D101C4" w:rsidRPr="009D2773">
        <w:rPr>
          <w:rFonts w:cs="B Nazanin" w:hint="cs"/>
          <w:sz w:val="22"/>
          <w:szCs w:val="22"/>
          <w:rtl/>
        </w:rPr>
        <w:t xml:space="preserve"> </w:t>
      </w:r>
      <w:r w:rsidR="000D2F55" w:rsidRPr="009D2773">
        <w:rPr>
          <w:rFonts w:cs="B Nazanin" w:hint="cs"/>
          <w:sz w:val="22"/>
          <w:szCs w:val="22"/>
          <w:rtl/>
        </w:rPr>
        <w:t>شده در دوره پهلوی اول احتمالا میتوان گفت آدریان نیز از سبک آتشکده های پارسیان هند الهام گرفته است</w:t>
      </w:r>
      <w:r w:rsidR="002A79F9" w:rsidRPr="009D2773">
        <w:rPr>
          <w:rFonts w:cs="B Nazanin" w:hint="cs"/>
          <w:sz w:val="22"/>
          <w:szCs w:val="22"/>
          <w:rtl/>
        </w:rPr>
        <w:t>(عکس 3 و 4</w:t>
      </w:r>
      <w:r w:rsidR="000D2F55" w:rsidRPr="009D2773">
        <w:rPr>
          <w:rFonts w:cs="B Nazanin" w:hint="cs"/>
          <w:sz w:val="22"/>
          <w:szCs w:val="22"/>
          <w:rtl/>
        </w:rPr>
        <w:t>)</w:t>
      </w:r>
      <w:r w:rsidR="00005C20" w:rsidRPr="009D2773">
        <w:rPr>
          <w:rFonts w:cs="B Nazanin" w:hint="cs"/>
          <w:sz w:val="22"/>
          <w:szCs w:val="22"/>
          <w:rtl/>
        </w:rPr>
        <w:t xml:space="preserve"> </w:t>
      </w:r>
    </w:p>
    <w:p w:rsidR="000D2F55" w:rsidRPr="00761551" w:rsidRDefault="007150CF" w:rsidP="007150CF">
      <w:pPr>
        <w:pStyle w:val="pedit"/>
        <w:bidi/>
        <w:spacing w:line="360" w:lineRule="auto"/>
        <w:ind w:left="-138" w:right="-142"/>
        <w:rPr>
          <w:rFonts w:cs="B Nazanin"/>
          <w:b/>
          <w:bCs/>
          <w:color w:val="000000"/>
          <w:sz w:val="22"/>
          <w:szCs w:val="22"/>
          <w:rtl/>
        </w:rPr>
      </w:pPr>
      <w:r>
        <w:rPr>
          <w:rFonts w:cs="B Nazanin" w:hint="cs"/>
          <w:b/>
          <w:bCs/>
          <w:noProof/>
          <w:color w:val="000000"/>
          <w:sz w:val="22"/>
          <w:szCs w:val="22"/>
          <w:rtl/>
          <w:lang w:bidi="fa-IR"/>
        </w:rPr>
        <w:lastRenderedPageBreak/>
        <mc:AlternateContent>
          <mc:Choice Requires="wps">
            <w:drawing>
              <wp:anchor distT="0" distB="0" distL="114300" distR="114300" simplePos="0" relativeHeight="251681792" behindDoc="0" locked="0" layoutInCell="1" allowOverlap="1">
                <wp:simplePos x="0" y="0"/>
                <wp:positionH relativeFrom="column">
                  <wp:posOffset>-437515</wp:posOffset>
                </wp:positionH>
                <wp:positionV relativeFrom="paragraph">
                  <wp:posOffset>218891</wp:posOffset>
                </wp:positionV>
                <wp:extent cx="3064475" cy="1232146"/>
                <wp:effectExtent l="0" t="0" r="0" b="6350"/>
                <wp:wrapNone/>
                <wp:docPr id="40" name="Text Box 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064475" cy="1232146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3C0A3C" w:rsidRPr="00137505" w:rsidRDefault="003C0A3C" w:rsidP="007150CF">
                            <w:pPr>
                              <w:bidi/>
                              <w:ind w:hanging="11"/>
                              <w:jc w:val="center"/>
                              <w:rPr>
                                <w:rFonts w:cs="B Nazanin"/>
                                <w:sz w:val="22"/>
                                <w:szCs w:val="22"/>
                                <w:rtl/>
                                <w:lang w:bidi="fa-IR"/>
                              </w:rPr>
                            </w:pPr>
                            <w:r w:rsidRPr="00137505">
                              <w:rPr>
                                <w:rFonts w:cs="B Nazanin" w:hint="cs"/>
                                <w:sz w:val="22"/>
                                <w:szCs w:val="22"/>
                                <w:rtl/>
                                <w:lang w:bidi="fa-IR"/>
                              </w:rPr>
                              <w:t>عکس3 : آتشکده یزد</w:t>
                            </w:r>
                            <w:r w:rsidRPr="00137505">
                              <w:rPr>
                                <w:rFonts w:cs="B Nazanin"/>
                                <w:sz w:val="22"/>
                                <w:szCs w:val="22"/>
                                <w:lang w:bidi="ar-IQ"/>
                              </w:rPr>
                              <w:t xml:space="preserve"> ,</w:t>
                            </w:r>
                            <w:r w:rsidRPr="00137505">
                              <w:rPr>
                                <w:rFonts w:cs="B Nazanin" w:hint="cs"/>
                                <w:sz w:val="22"/>
                                <w:szCs w:val="22"/>
                                <w:rtl/>
                                <w:lang w:bidi="fa-IR"/>
                              </w:rPr>
                              <w:t xml:space="preserve"> دوره پهلوی اول </w:t>
                            </w:r>
                            <w:r w:rsidRPr="00137505">
                              <w:rPr>
                                <w:rFonts w:cs="B Nazanin"/>
                                <w:sz w:val="22"/>
                                <w:szCs w:val="22"/>
                                <w:lang w:bidi="fa-IR"/>
                              </w:rPr>
                              <w:t>,</w:t>
                            </w:r>
                            <w:r w:rsidRPr="00137505">
                              <w:rPr>
                                <w:rFonts w:cs="B Nazanin" w:hint="cs"/>
                                <w:sz w:val="22"/>
                                <w:szCs w:val="22"/>
                                <w:rtl/>
                                <w:lang w:bidi="fa-IR"/>
                              </w:rPr>
                              <w:t xml:space="preserve"> به تقلید از </w:t>
                            </w:r>
                          </w:p>
                          <w:p w:rsidR="003C0A3C" w:rsidRPr="00137505" w:rsidRDefault="003C0A3C" w:rsidP="007150CF">
                            <w:pPr>
                              <w:bidi/>
                              <w:ind w:hanging="11"/>
                              <w:jc w:val="center"/>
                              <w:rPr>
                                <w:rFonts w:cs="B Nazanin"/>
                                <w:sz w:val="22"/>
                                <w:szCs w:val="22"/>
                                <w:rtl/>
                                <w:lang w:bidi="fa-IR"/>
                              </w:rPr>
                            </w:pPr>
                            <w:r w:rsidRPr="00137505">
                              <w:rPr>
                                <w:rFonts w:cs="B Nazanin" w:hint="cs"/>
                                <w:sz w:val="22"/>
                                <w:szCs w:val="22"/>
                                <w:rtl/>
                                <w:lang w:bidi="fa-IR"/>
                              </w:rPr>
                              <w:t>آتشکده های پارسیان هند</w:t>
                            </w:r>
                          </w:p>
                          <w:p w:rsidR="003C0A3C" w:rsidRPr="00137505" w:rsidRDefault="003C0A3C" w:rsidP="007150CF">
                            <w:pPr>
                              <w:bidi/>
                              <w:ind w:hanging="11"/>
                              <w:jc w:val="center"/>
                              <w:rPr>
                                <w:rFonts w:cs="B Nazanin"/>
                                <w:sz w:val="22"/>
                                <w:szCs w:val="22"/>
                                <w:rtl/>
                                <w:lang w:bidi="fa-IR"/>
                              </w:rPr>
                            </w:pPr>
                            <w:r w:rsidRPr="00137505">
                              <w:rPr>
                                <w:rFonts w:cs="B Nazanin"/>
                                <w:sz w:val="22"/>
                                <w:szCs w:val="22"/>
                                <w:lang w:bidi="fa-IR"/>
                              </w:rPr>
                              <w:t>https://en.wikipedia.org/wiki/Fire_temple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cx="http://schemas.microsoft.com/office/drawing/2014/chartex">
            <w:pict>
              <v:shape id="Text Box 40" o:spid="_x0000_s1029" type="#_x0000_t202" style="position:absolute;left:0;text-align:left;margin-left:-34.45pt;margin-top:17.25pt;width:241.3pt;height:97pt;z-index:25168179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" filled="f" stroked="f" strokeweight=".5pt">
                <v:textbox>
                  <w:txbxContent>
                    <w:p w:rsidR="003C0A3C" w:rsidRPr="00137505" w:rsidRDefault="003C0A3C" w:rsidP="007150CF">
                      <w:pPr>
                        <w:bidi/>
                        <w:ind w:hanging="11"/>
                        <w:jc w:val="center"/>
                        <w:rPr>
                          <w:rFonts w:cs="B Nazanin"/>
                          <w:sz w:val="22"/>
                          <w:szCs w:val="22"/>
                          <w:rtl/>
                          <w:lang w:bidi="fa-IR"/>
                        </w:rPr>
                      </w:pPr>
                      <w:r w:rsidRPr="00137505">
                        <w:rPr>
                          <w:rFonts w:cs="B Nazanin" w:hint="cs"/>
                          <w:sz w:val="22"/>
                          <w:szCs w:val="22"/>
                          <w:rtl/>
                          <w:lang w:bidi="fa-IR"/>
                        </w:rPr>
                        <w:t xml:space="preserve">عکس3 </w:t>
                      </w:r>
                      <w:r w:rsidRPr="00137505">
                        <w:rPr>
                          <w:rFonts w:cs="B Nazanin" w:hint="cs"/>
                          <w:sz w:val="22"/>
                          <w:szCs w:val="22"/>
                          <w:rtl/>
                          <w:lang w:bidi="fa-IR"/>
                        </w:rPr>
                        <w:t>: آتشکده یزد</w:t>
                      </w:r>
                      <w:r w:rsidRPr="00137505">
                        <w:rPr>
                          <w:rFonts w:cs="B Nazanin"/>
                          <w:sz w:val="22"/>
                          <w:szCs w:val="22"/>
                          <w:lang w:bidi="ar-IQ"/>
                        </w:rPr>
                        <w:t xml:space="preserve"> ,</w:t>
                      </w:r>
                      <w:r w:rsidRPr="00137505">
                        <w:rPr>
                          <w:rFonts w:cs="B Nazanin" w:hint="cs"/>
                          <w:sz w:val="22"/>
                          <w:szCs w:val="22"/>
                          <w:rtl/>
                          <w:lang w:bidi="fa-IR"/>
                        </w:rPr>
                        <w:t xml:space="preserve"> دوره پهلوی اول </w:t>
                      </w:r>
                      <w:r w:rsidRPr="00137505">
                        <w:rPr>
                          <w:rFonts w:cs="B Nazanin"/>
                          <w:sz w:val="22"/>
                          <w:szCs w:val="22"/>
                          <w:lang w:bidi="fa-IR"/>
                        </w:rPr>
                        <w:t>,</w:t>
                      </w:r>
                      <w:r w:rsidRPr="00137505">
                        <w:rPr>
                          <w:rFonts w:cs="B Nazanin" w:hint="cs"/>
                          <w:sz w:val="22"/>
                          <w:szCs w:val="22"/>
                          <w:rtl/>
                          <w:lang w:bidi="fa-IR"/>
                        </w:rPr>
                        <w:t xml:space="preserve"> به تقلید از </w:t>
                      </w:r>
                    </w:p>
                    <w:p w:rsidR="003C0A3C" w:rsidRPr="00137505" w:rsidRDefault="003C0A3C" w:rsidP="007150CF">
                      <w:pPr>
                        <w:bidi/>
                        <w:ind w:hanging="11"/>
                        <w:jc w:val="center"/>
                        <w:rPr>
                          <w:rFonts w:cs="B Nazanin"/>
                          <w:sz w:val="22"/>
                          <w:szCs w:val="22"/>
                          <w:rtl/>
                          <w:lang w:bidi="fa-IR"/>
                        </w:rPr>
                      </w:pPr>
                      <w:r w:rsidRPr="00137505">
                        <w:rPr>
                          <w:rFonts w:cs="B Nazanin" w:hint="cs"/>
                          <w:sz w:val="22"/>
                          <w:szCs w:val="22"/>
                          <w:rtl/>
                          <w:lang w:bidi="fa-IR"/>
                        </w:rPr>
                        <w:t>آتشکده های پارسیان هند</w:t>
                      </w:r>
                    </w:p>
                    <w:p w:rsidR="003C0A3C" w:rsidRPr="00137505" w:rsidRDefault="003C0A3C" w:rsidP="007150CF">
                      <w:pPr>
                        <w:bidi/>
                        <w:ind w:hanging="11"/>
                        <w:jc w:val="center"/>
                        <w:rPr>
                          <w:rFonts w:cs="B Nazanin"/>
                          <w:sz w:val="22"/>
                          <w:szCs w:val="22"/>
                          <w:rtl/>
                          <w:lang w:bidi="fa-IR"/>
                        </w:rPr>
                      </w:pPr>
                      <w:r w:rsidRPr="00137505">
                        <w:rPr>
                          <w:rFonts w:cs="B Nazanin"/>
                          <w:sz w:val="22"/>
                          <w:szCs w:val="22"/>
                          <w:lang w:bidi="fa-IR"/>
                        </w:rPr>
                        <w:t>https://en.wikipedia.org/wiki/Fire_temple</w:t>
                      </w:r>
                    </w:p>
                  </w:txbxContent>
                </v:textbox>
              </v:shape>
            </w:pict>
          </mc:Fallback>
        </mc:AlternateContent>
      </w:r>
      <w:r w:rsidR="000D2F55" w:rsidRPr="00761551">
        <w:rPr>
          <w:rFonts w:cs="B Nazanin" w:hint="cs"/>
          <w:b/>
          <w:bCs/>
          <w:noProof/>
          <w:color w:val="000000"/>
          <w:sz w:val="22"/>
          <w:szCs w:val="22"/>
          <w:rtl/>
          <w:lang w:bidi="fa-IR"/>
        </w:rPr>
        <w:drawing>
          <wp:inline distT="0" distB="0" distL="0" distR="0" wp14:anchorId="1268FA5E" wp14:editId="6059916F">
            <wp:extent cx="2857877" cy="1913532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yazd.jp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95915" cy="19390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D2F55" w:rsidRPr="00761551">
        <w:rPr>
          <w:rFonts w:cs="B Nazanin" w:hint="cs"/>
          <w:b/>
          <w:bCs/>
          <w:color w:val="000000"/>
          <w:sz w:val="22"/>
          <w:szCs w:val="22"/>
          <w:rtl/>
        </w:rPr>
        <w:t xml:space="preserve">  </w:t>
      </w:r>
      <w:r>
        <w:rPr>
          <w:rFonts w:cs="B Nazanin" w:hint="cs"/>
          <w:b/>
          <w:bCs/>
          <w:color w:val="000000"/>
          <w:sz w:val="22"/>
          <w:szCs w:val="22"/>
          <w:rtl/>
        </w:rPr>
        <w:t xml:space="preserve">  </w:t>
      </w:r>
      <w:r w:rsidR="000D2F55" w:rsidRPr="00761551">
        <w:rPr>
          <w:rFonts w:cs="B Nazanin" w:hint="cs"/>
          <w:b/>
          <w:bCs/>
          <w:color w:val="000000"/>
          <w:sz w:val="22"/>
          <w:szCs w:val="22"/>
          <w:rtl/>
        </w:rPr>
        <w:t xml:space="preserve">   </w:t>
      </w:r>
    </w:p>
    <w:p w:rsidR="000D2F55" w:rsidRPr="00761551" w:rsidRDefault="007150CF" w:rsidP="007150CF">
      <w:pPr>
        <w:pStyle w:val="pedit"/>
        <w:bidi/>
        <w:spacing w:line="360" w:lineRule="auto"/>
        <w:ind w:left="-421" w:firstLine="283"/>
        <w:rPr>
          <w:rFonts w:cs="B Nazanin"/>
          <w:b/>
          <w:bCs/>
          <w:color w:val="000000"/>
          <w:sz w:val="22"/>
          <w:szCs w:val="22"/>
          <w:rtl/>
          <w:lang w:bidi="fa-IR"/>
        </w:rPr>
      </w:pPr>
      <w:r>
        <w:rPr>
          <w:rFonts w:cs="B Nazanin" w:hint="cs"/>
          <w:b/>
          <w:bCs/>
          <w:noProof/>
          <w:color w:val="000000"/>
          <w:sz w:val="22"/>
          <w:szCs w:val="22"/>
          <w:rtl/>
          <w:lang w:bidi="fa-IR"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>
                <wp:simplePos x="0" y="0"/>
                <wp:positionH relativeFrom="column">
                  <wp:posOffset>-187117</wp:posOffset>
                </wp:positionH>
                <wp:positionV relativeFrom="paragraph">
                  <wp:posOffset>251860</wp:posOffset>
                </wp:positionV>
                <wp:extent cx="3068007" cy="1352182"/>
                <wp:effectExtent l="0" t="0" r="0" b="635"/>
                <wp:wrapNone/>
                <wp:docPr id="41" name="Text Box 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068007" cy="1352182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3C0A3C" w:rsidRPr="00137505" w:rsidRDefault="003C0A3C" w:rsidP="00CE3940">
                            <w:pPr>
                              <w:bidi/>
                              <w:ind w:left="-219" w:firstLine="0"/>
                              <w:jc w:val="center"/>
                              <w:rPr>
                                <w:rFonts w:cs="B Nazanin"/>
                                <w:color w:val="000000"/>
                                <w:sz w:val="22"/>
                                <w:szCs w:val="22"/>
                                <w:rtl/>
                                <w:lang w:bidi="fa-IR"/>
                              </w:rPr>
                            </w:pPr>
                            <w:r w:rsidRPr="00137505">
                              <w:rPr>
                                <w:rFonts w:cs="B Nazanin" w:hint="cs"/>
                                <w:color w:val="000000"/>
                                <w:sz w:val="22"/>
                                <w:szCs w:val="22"/>
                                <w:rtl/>
                                <w:lang w:bidi="fa-IR"/>
                              </w:rPr>
                              <w:t>عکس4 : آتشکده آدریان واقع در خیابان سی تیر</w:t>
                            </w:r>
                          </w:p>
                          <w:p w:rsidR="003C0A3C" w:rsidRPr="00137505" w:rsidRDefault="003C0A3C" w:rsidP="00CE3940">
                            <w:pPr>
                              <w:bidi/>
                              <w:ind w:left="-219" w:firstLine="0"/>
                              <w:jc w:val="center"/>
                              <w:rPr>
                                <w:rFonts w:cs="B Nazanin"/>
                                <w:color w:val="000000"/>
                                <w:sz w:val="22"/>
                                <w:szCs w:val="22"/>
                                <w:rtl/>
                                <w:lang w:bidi="fa-IR"/>
                              </w:rPr>
                            </w:pPr>
                            <w:r w:rsidRPr="00137505">
                              <w:rPr>
                                <w:rFonts w:cs="B Nazanin"/>
                                <w:color w:val="000000"/>
                                <w:sz w:val="22"/>
                                <w:szCs w:val="22"/>
                                <w:lang w:bidi="ar-IQ"/>
                              </w:rPr>
                              <w:t>,</w:t>
                            </w:r>
                            <w:r w:rsidRPr="00137505">
                              <w:rPr>
                                <w:rFonts w:cs="B Nazanin" w:hint="cs"/>
                                <w:color w:val="000000"/>
                                <w:sz w:val="22"/>
                                <w:szCs w:val="22"/>
                                <w:rtl/>
                                <w:lang w:bidi="fa-IR"/>
                              </w:rPr>
                              <w:t xml:space="preserve"> میرزا کوچک خان</w:t>
                            </w:r>
                          </w:p>
                          <w:p w:rsidR="003C0A3C" w:rsidRPr="00137505" w:rsidRDefault="00137505" w:rsidP="00137505">
                            <w:pPr>
                              <w:bidi/>
                              <w:ind w:left="-77" w:firstLine="0"/>
                              <w:jc w:val="center"/>
                              <w:rPr>
                                <w:rFonts w:cs="B Nazanin"/>
                              </w:rPr>
                            </w:pPr>
                            <w:r w:rsidRPr="00137505">
                              <w:rPr>
                                <w:rFonts w:cs="B Nazanin"/>
                                <w:color w:val="000000"/>
                                <w:sz w:val="22"/>
                                <w:szCs w:val="22"/>
                                <w:lang w:bidi="fa-IR"/>
                              </w:rPr>
                              <w:t>https://tripyar.com/uploads/picture/2556/2.jpg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cx="http://schemas.microsoft.com/office/drawing/2014/chartex">
            <w:pict>
              <v:shape id="Text Box 41" o:spid="_x0000_s1030" type="#_x0000_t202" style="position:absolute;left:0;text-align:left;margin-left:-14.75pt;margin-top:19.85pt;width:241.6pt;height:106.45pt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" fillcolor="white [3201]" stroked="f" strokeweight=".5pt">
                <v:textbox>
                  <w:txbxContent>
                    <w:p w:rsidR="003C0A3C" w:rsidRPr="00137505" w:rsidRDefault="003C0A3C" w:rsidP="00CE3940">
                      <w:pPr>
                        <w:bidi/>
                        <w:ind w:left="-219" w:firstLine="0"/>
                        <w:jc w:val="center"/>
                        <w:rPr>
                          <w:rFonts w:cs="B Nazanin"/>
                          <w:color w:val="000000"/>
                          <w:sz w:val="22"/>
                          <w:szCs w:val="22"/>
                          <w:rtl/>
                          <w:lang w:bidi="fa-IR"/>
                        </w:rPr>
                      </w:pPr>
                      <w:r w:rsidRPr="00137505">
                        <w:rPr>
                          <w:rFonts w:cs="B Nazanin" w:hint="cs"/>
                          <w:color w:val="000000"/>
                          <w:sz w:val="22"/>
                          <w:szCs w:val="22"/>
                          <w:rtl/>
                          <w:lang w:bidi="fa-IR"/>
                        </w:rPr>
                        <w:t>عکس4 : آتشکده آدریان واقع در خیابان سی تیر</w:t>
                      </w:r>
                    </w:p>
                    <w:p w:rsidR="003C0A3C" w:rsidRPr="00137505" w:rsidRDefault="003C0A3C" w:rsidP="00CE3940">
                      <w:pPr>
                        <w:bidi/>
                        <w:ind w:left="-219" w:firstLine="0"/>
                        <w:jc w:val="center"/>
                        <w:rPr>
                          <w:rFonts w:cs="B Nazanin"/>
                          <w:color w:val="000000"/>
                          <w:sz w:val="22"/>
                          <w:szCs w:val="22"/>
                          <w:rtl/>
                          <w:lang w:bidi="fa-IR"/>
                        </w:rPr>
                      </w:pPr>
                      <w:r w:rsidRPr="00137505">
                        <w:rPr>
                          <w:rFonts w:cs="B Nazanin"/>
                          <w:color w:val="000000"/>
                          <w:sz w:val="22"/>
                          <w:szCs w:val="22"/>
                          <w:lang w:bidi="ar-IQ"/>
                        </w:rPr>
                        <w:t>,</w:t>
                      </w:r>
                      <w:r w:rsidRPr="00137505">
                        <w:rPr>
                          <w:rFonts w:cs="B Nazanin" w:hint="cs"/>
                          <w:color w:val="000000"/>
                          <w:sz w:val="22"/>
                          <w:szCs w:val="22"/>
                          <w:rtl/>
                          <w:lang w:bidi="fa-IR"/>
                        </w:rPr>
                        <w:t xml:space="preserve"> میرزا کوچک خان</w:t>
                      </w:r>
                    </w:p>
                    <w:p w:rsidR="003C0A3C" w:rsidRPr="00137505" w:rsidRDefault="00137505" w:rsidP="00137505">
                      <w:pPr>
                        <w:bidi/>
                        <w:ind w:left="-77" w:firstLine="0"/>
                        <w:jc w:val="center"/>
                        <w:rPr>
                          <w:rFonts w:cs="B Nazanin"/>
                        </w:rPr>
                      </w:pPr>
                      <w:r w:rsidRPr="00137505">
                        <w:rPr>
                          <w:rFonts w:cs="B Nazanin"/>
                          <w:color w:val="000000"/>
                          <w:sz w:val="22"/>
                          <w:szCs w:val="22"/>
                          <w:lang w:bidi="fa-IR"/>
                        </w:rPr>
                        <w:t>https://tripyar.com/uploads/picture/2556/2.jpg</w:t>
                      </w:r>
                    </w:p>
                  </w:txbxContent>
                </v:textbox>
              </v:shape>
            </w:pict>
          </mc:Fallback>
        </mc:AlternateContent>
      </w:r>
      <w:r w:rsidRPr="00761551">
        <w:rPr>
          <w:rFonts w:cs="B Nazanin" w:hint="cs"/>
          <w:b/>
          <w:bCs/>
          <w:noProof/>
          <w:color w:val="000000"/>
          <w:sz w:val="22"/>
          <w:szCs w:val="22"/>
          <w:rtl/>
          <w:lang w:bidi="fa-IR"/>
        </w:rPr>
        <w:drawing>
          <wp:inline distT="0" distB="0" distL="0" distR="0" wp14:anchorId="4A9376AE" wp14:editId="163CD4CB">
            <wp:extent cx="2850166" cy="1857568"/>
            <wp:effectExtent l="0" t="0" r="7620" b="9525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ادریان2.jp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75202" cy="18738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37505" w:rsidRPr="006668EB" w:rsidRDefault="00137505" w:rsidP="00137505">
      <w:pPr>
        <w:pStyle w:val="pedit"/>
        <w:bidi/>
        <w:spacing w:before="240" w:beforeAutospacing="0" w:after="240" w:afterAutospacing="0" w:line="360" w:lineRule="auto"/>
        <w:rPr>
          <w:rFonts w:ascii="Arial" w:hAnsi="Arial" w:cs="B Nazanin"/>
          <w:sz w:val="22"/>
          <w:szCs w:val="22"/>
          <w:rtl/>
          <w:lang w:bidi="fa-IR"/>
        </w:rPr>
      </w:pPr>
      <w:r w:rsidRPr="006668EB">
        <w:rPr>
          <w:rFonts w:ascii="INT" w:hAnsi="INT" w:cs="B Nazanin" w:hint="cs"/>
          <w:sz w:val="22"/>
          <w:szCs w:val="22"/>
          <w:rtl/>
          <w:lang w:bidi="fa-IR"/>
        </w:rPr>
        <w:t xml:space="preserve">سایر ابنیه مذهبی </w:t>
      </w:r>
      <w:r w:rsidR="00D101C4" w:rsidRPr="006668EB">
        <w:rPr>
          <w:rFonts w:ascii="INT" w:hAnsi="INT" w:cs="B Nazanin" w:hint="cs"/>
          <w:sz w:val="22"/>
          <w:szCs w:val="22"/>
          <w:rtl/>
          <w:lang w:bidi="fa-IR"/>
        </w:rPr>
        <w:t>ساخت</w:t>
      </w:r>
      <w:r w:rsidRPr="006668EB">
        <w:rPr>
          <w:rFonts w:ascii="INT" w:hAnsi="INT" w:cs="B Nazanin" w:hint="cs"/>
          <w:sz w:val="22"/>
          <w:szCs w:val="22"/>
          <w:rtl/>
          <w:lang w:bidi="fa-IR"/>
        </w:rPr>
        <w:t xml:space="preserve"> دوره مشروطه در خیابان سی تیر</w:t>
      </w:r>
      <w:r w:rsidR="00D101C4" w:rsidRPr="006668EB">
        <w:rPr>
          <w:rFonts w:ascii="INT" w:hAnsi="INT" w:cs="B Nazanin" w:hint="cs"/>
          <w:sz w:val="22"/>
          <w:szCs w:val="22"/>
          <w:rtl/>
          <w:lang w:bidi="fa-IR"/>
        </w:rPr>
        <w:t xml:space="preserve"> عبارتند از</w:t>
      </w:r>
      <w:r w:rsidR="00333EC2" w:rsidRPr="006668EB">
        <w:rPr>
          <w:rFonts w:ascii="INT" w:hAnsi="INT" w:cs="B Nazanin" w:hint="cs"/>
          <w:sz w:val="22"/>
          <w:szCs w:val="22"/>
          <w:rtl/>
          <w:lang w:bidi="fa-IR"/>
        </w:rPr>
        <w:t xml:space="preserve">: </w:t>
      </w:r>
      <w:r w:rsidR="00333EC2" w:rsidRPr="006668EB">
        <w:rPr>
          <w:rFonts w:ascii="Arial" w:hAnsi="Arial" w:cs="B Nazanin"/>
          <w:sz w:val="22"/>
          <w:szCs w:val="22"/>
          <w:rtl/>
        </w:rPr>
        <w:t>کلیسای خلیفه گری ارامنه ایران در چهارراه قوام السلطنه</w:t>
      </w:r>
      <w:r w:rsidR="00333EC2" w:rsidRPr="006668EB">
        <w:rPr>
          <w:rFonts w:ascii="Arial" w:hAnsi="Arial" w:cs="B Nazanin" w:hint="cs"/>
          <w:sz w:val="22"/>
          <w:szCs w:val="22"/>
          <w:rtl/>
        </w:rPr>
        <w:t xml:space="preserve"> </w:t>
      </w:r>
      <w:r w:rsidR="00333EC2" w:rsidRPr="006668EB">
        <w:rPr>
          <w:rFonts w:ascii="Arial" w:hAnsi="Arial" w:cs="B Nazanin"/>
          <w:sz w:val="22"/>
          <w:szCs w:val="22"/>
          <w:lang w:bidi="ar-IQ"/>
        </w:rPr>
        <w:t>,</w:t>
      </w:r>
      <w:r w:rsidR="00333EC2" w:rsidRPr="006668EB">
        <w:rPr>
          <w:rFonts w:ascii="Arial" w:hAnsi="Arial" w:cs="B Nazanin"/>
          <w:sz w:val="22"/>
          <w:szCs w:val="22"/>
          <w:rtl/>
        </w:rPr>
        <w:t xml:space="preserve"> کلیسای انجیلی</w:t>
      </w:r>
      <w:r w:rsidR="00333EC2" w:rsidRPr="006668EB">
        <w:rPr>
          <w:rFonts w:ascii="Arial" w:hAnsi="Arial" w:cs="B Nazanin"/>
          <w:sz w:val="22"/>
          <w:szCs w:val="22"/>
        </w:rPr>
        <w:t>,</w:t>
      </w:r>
      <w:r w:rsidR="00333EC2" w:rsidRPr="006668EB">
        <w:rPr>
          <w:rFonts w:ascii="Arial" w:hAnsi="Arial" w:cs="B Nazanin"/>
          <w:sz w:val="22"/>
          <w:szCs w:val="22"/>
          <w:rtl/>
        </w:rPr>
        <w:t xml:space="preserve"> کلیسای گریگوریان در خیابان مارشال استالین</w:t>
      </w:r>
      <w:r w:rsidR="00333EC2" w:rsidRPr="006668EB">
        <w:rPr>
          <w:rFonts w:ascii="Arial" w:hAnsi="Arial" w:cs="B Nazanin" w:hint="cs"/>
          <w:sz w:val="22"/>
          <w:szCs w:val="22"/>
          <w:rtl/>
        </w:rPr>
        <w:t>(میرزا کوچک خان )</w:t>
      </w:r>
      <w:r w:rsidR="00333EC2" w:rsidRPr="006668EB">
        <w:rPr>
          <w:rFonts w:ascii="Arial" w:hAnsi="Arial" w:cs="B Nazanin"/>
          <w:sz w:val="22"/>
          <w:szCs w:val="22"/>
          <w:rtl/>
        </w:rPr>
        <w:t xml:space="preserve"> مقابل دبیرستان </w:t>
      </w:r>
      <w:r w:rsidR="00D101C4" w:rsidRPr="006668EB">
        <w:rPr>
          <w:rFonts w:ascii="Arial" w:hAnsi="Arial" w:cs="B Nazanin" w:hint="cs"/>
          <w:sz w:val="22"/>
          <w:szCs w:val="22"/>
          <w:rtl/>
        </w:rPr>
        <w:t>ف</w:t>
      </w:r>
      <w:r w:rsidR="00333EC2" w:rsidRPr="006668EB">
        <w:rPr>
          <w:rFonts w:ascii="Arial" w:hAnsi="Arial" w:cs="B Nazanin"/>
          <w:sz w:val="22"/>
          <w:szCs w:val="22"/>
          <w:rtl/>
        </w:rPr>
        <w:t xml:space="preserve">یروزبهرام </w:t>
      </w:r>
      <w:r w:rsidR="00333EC2" w:rsidRPr="006668EB">
        <w:rPr>
          <w:rFonts w:ascii="Arial" w:hAnsi="Arial" w:cs="B Nazanin"/>
          <w:sz w:val="22"/>
          <w:szCs w:val="22"/>
        </w:rPr>
        <w:t>,</w:t>
      </w:r>
      <w:r w:rsidR="00333EC2" w:rsidRPr="006668EB">
        <w:rPr>
          <w:rFonts w:ascii="Arial" w:hAnsi="Arial" w:cs="B Nazanin"/>
          <w:sz w:val="22"/>
          <w:szCs w:val="22"/>
          <w:rtl/>
        </w:rPr>
        <w:t xml:space="preserve"> کلیسای سن مریم در چهارراه قوام السلطنه و کنیسه بزرگ یهودیان در خیابان</w:t>
      </w:r>
      <w:r w:rsidR="00333EC2" w:rsidRPr="006668EB">
        <w:rPr>
          <w:rFonts w:ascii="Cambria" w:hAnsi="Cambria" w:cs="Cambria" w:hint="cs"/>
          <w:sz w:val="22"/>
          <w:szCs w:val="22"/>
          <w:rtl/>
        </w:rPr>
        <w:t> </w:t>
      </w:r>
      <w:r w:rsidR="00333EC2" w:rsidRPr="006668EB">
        <w:rPr>
          <w:rFonts w:ascii="Arial" w:hAnsi="Arial" w:cs="B Nazanin"/>
          <w:sz w:val="22"/>
          <w:szCs w:val="22"/>
          <w:rtl/>
        </w:rPr>
        <w:t xml:space="preserve"> </w:t>
      </w:r>
      <w:r w:rsidR="00333EC2" w:rsidRPr="006668EB">
        <w:rPr>
          <w:rFonts w:ascii="Arial" w:hAnsi="Arial" w:cs="B Nazanin" w:hint="cs"/>
          <w:sz w:val="22"/>
          <w:szCs w:val="22"/>
          <w:rtl/>
        </w:rPr>
        <w:t>قوام</w:t>
      </w:r>
      <w:r w:rsidR="00333EC2" w:rsidRPr="006668EB">
        <w:rPr>
          <w:rFonts w:ascii="Arial" w:hAnsi="Arial" w:cs="B Nazanin"/>
          <w:sz w:val="22"/>
          <w:szCs w:val="22"/>
          <w:rtl/>
        </w:rPr>
        <w:t xml:space="preserve"> </w:t>
      </w:r>
      <w:r w:rsidR="00333EC2" w:rsidRPr="006668EB">
        <w:rPr>
          <w:rFonts w:ascii="Arial" w:hAnsi="Arial" w:cs="B Nazanin" w:hint="cs"/>
          <w:sz w:val="22"/>
          <w:szCs w:val="22"/>
          <w:rtl/>
        </w:rPr>
        <w:t>السلطنه</w:t>
      </w:r>
      <w:r w:rsidR="00333EC2" w:rsidRPr="006668EB">
        <w:rPr>
          <w:rFonts w:ascii="Arial" w:hAnsi="Arial" w:cs="B Nazanin"/>
          <w:sz w:val="22"/>
          <w:szCs w:val="22"/>
          <w:rtl/>
        </w:rPr>
        <w:t xml:space="preserve"> </w:t>
      </w:r>
      <w:r w:rsidR="00333EC2" w:rsidRPr="006668EB">
        <w:rPr>
          <w:rFonts w:ascii="Arial" w:hAnsi="Arial" w:cs="B Nazanin" w:hint="cs"/>
          <w:sz w:val="22"/>
          <w:szCs w:val="22"/>
          <w:rtl/>
        </w:rPr>
        <w:t>کوچه</w:t>
      </w:r>
      <w:r w:rsidR="00333EC2" w:rsidRPr="006668EB">
        <w:rPr>
          <w:rFonts w:ascii="Arial" w:hAnsi="Arial" w:cs="B Nazanin"/>
          <w:sz w:val="22"/>
          <w:szCs w:val="22"/>
          <w:rtl/>
        </w:rPr>
        <w:t xml:space="preserve"> </w:t>
      </w:r>
      <w:r w:rsidR="00333EC2" w:rsidRPr="006668EB">
        <w:rPr>
          <w:rFonts w:ascii="Arial" w:hAnsi="Arial" w:cs="B Nazanin" w:hint="cs"/>
          <w:sz w:val="22"/>
          <w:szCs w:val="22"/>
          <w:rtl/>
        </w:rPr>
        <w:t>اعتماد</w:t>
      </w:r>
      <w:r w:rsidR="00333EC2" w:rsidRPr="006668EB">
        <w:rPr>
          <w:rFonts w:ascii="Arial" w:hAnsi="Arial" w:cs="B Nazanin"/>
          <w:sz w:val="22"/>
          <w:szCs w:val="22"/>
        </w:rPr>
        <w:t xml:space="preserve"> </w:t>
      </w:r>
      <w:r w:rsidR="00333EC2" w:rsidRPr="006668EB">
        <w:rPr>
          <w:rFonts w:ascii="Arial" w:hAnsi="Arial" w:cs="B Nazanin" w:hint="cs"/>
          <w:sz w:val="22"/>
          <w:szCs w:val="22"/>
          <w:rtl/>
          <w:lang w:bidi="fa-IR"/>
        </w:rPr>
        <w:t>.(</w:t>
      </w:r>
      <w:r w:rsidR="00333EC2" w:rsidRPr="006668EB">
        <w:rPr>
          <w:rFonts w:ascii="Arial" w:hAnsi="Arial" w:cs="B Nazanin"/>
          <w:sz w:val="22"/>
          <w:szCs w:val="22"/>
          <w:rtl/>
        </w:rPr>
        <w:t xml:space="preserve"> فرشاد ابریشمی</w:t>
      </w:r>
      <w:r w:rsidR="00CE3940" w:rsidRPr="006668EB">
        <w:rPr>
          <w:rFonts w:ascii="Arial" w:hAnsi="Arial" w:cs="B Nazanin"/>
          <w:sz w:val="22"/>
          <w:szCs w:val="22"/>
        </w:rPr>
        <w:t xml:space="preserve">, </w:t>
      </w:r>
      <w:r w:rsidR="00333EC2" w:rsidRPr="006668EB">
        <w:rPr>
          <w:rFonts w:ascii="Arial" w:hAnsi="Arial" w:cs="B Nazanin"/>
          <w:sz w:val="22"/>
          <w:szCs w:val="22"/>
          <w:rtl/>
        </w:rPr>
        <w:t xml:space="preserve"> </w:t>
      </w:r>
      <w:r w:rsidR="00333EC2" w:rsidRPr="006668EB">
        <w:rPr>
          <w:rFonts w:ascii="Arial" w:hAnsi="Arial" w:cs="B Nazanin"/>
          <w:sz w:val="22"/>
          <w:szCs w:val="22"/>
          <w:rtl/>
          <w:lang w:bidi="fa-IR"/>
        </w:rPr>
        <w:t>۱۳۸۹</w:t>
      </w:r>
      <w:r w:rsidR="00CE3940" w:rsidRPr="006668EB">
        <w:rPr>
          <w:rFonts w:ascii="Arial" w:hAnsi="Arial" w:cs="B Nazanin"/>
          <w:sz w:val="22"/>
          <w:szCs w:val="22"/>
        </w:rPr>
        <w:t>,</w:t>
      </w:r>
      <w:r w:rsidR="00CE3940" w:rsidRPr="006668EB">
        <w:rPr>
          <w:rFonts w:ascii="Arial" w:hAnsi="Arial" w:cs="B Nazanin" w:hint="cs"/>
          <w:sz w:val="22"/>
          <w:szCs w:val="22"/>
          <w:rtl/>
          <w:lang w:bidi="fa-IR"/>
        </w:rPr>
        <w:t xml:space="preserve"> ص.322 و 328)</w:t>
      </w:r>
      <w:r w:rsidRPr="006668EB">
        <w:rPr>
          <w:rFonts w:ascii="Arial" w:hAnsi="Arial" w:cs="B Nazanin" w:hint="cs"/>
          <w:sz w:val="22"/>
          <w:szCs w:val="22"/>
          <w:rtl/>
          <w:lang w:bidi="fa-IR"/>
        </w:rPr>
        <w:t xml:space="preserve"> </w:t>
      </w:r>
    </w:p>
    <w:p w:rsidR="003C0A3C" w:rsidRPr="006668EB" w:rsidRDefault="00D101C4" w:rsidP="00137505">
      <w:pPr>
        <w:pStyle w:val="pedit"/>
        <w:bidi/>
        <w:spacing w:before="240" w:beforeAutospacing="0" w:after="240" w:afterAutospacing="0" w:line="360" w:lineRule="auto"/>
        <w:rPr>
          <w:rFonts w:ascii="Arial" w:hAnsi="Arial" w:cs="B Nazanin"/>
          <w:sz w:val="22"/>
          <w:szCs w:val="22"/>
          <w:rtl/>
          <w:lang w:bidi="fa-IR"/>
        </w:rPr>
      </w:pPr>
      <w:r w:rsidRPr="006668EB">
        <w:rPr>
          <w:rFonts w:ascii="Arial" w:hAnsi="Arial" w:cs="B Nazanin" w:hint="cs"/>
          <w:sz w:val="22"/>
          <w:szCs w:val="22"/>
          <w:rtl/>
        </w:rPr>
        <w:t xml:space="preserve">میتوان گفت تبعیض ها علیه اقلیت های دینی هنوز هم در زیر پوسته ی این خیابان پابرجاست چر که </w:t>
      </w:r>
      <w:r w:rsidR="00D15EB2" w:rsidRPr="006668EB">
        <w:rPr>
          <w:rFonts w:ascii="Arial" w:hAnsi="Arial" w:cs="B Nazanin" w:hint="cs"/>
          <w:sz w:val="22"/>
          <w:szCs w:val="22"/>
          <w:rtl/>
        </w:rPr>
        <w:t>اکنون سالهاست درکلیسای انجیلی حضرت پطرس</w:t>
      </w:r>
      <w:r w:rsidRPr="006668EB">
        <w:rPr>
          <w:rFonts w:ascii="Arial" w:hAnsi="Arial" w:cs="B Nazanin" w:hint="cs"/>
          <w:sz w:val="22"/>
          <w:szCs w:val="22"/>
          <w:rtl/>
        </w:rPr>
        <w:t xml:space="preserve"> (</w:t>
      </w:r>
      <w:r w:rsidRPr="006668EB">
        <w:rPr>
          <w:rFonts w:ascii="Arial" w:hAnsi="Arial" w:cs="B Nazanin"/>
          <w:sz w:val="22"/>
          <w:szCs w:val="22"/>
          <w:rtl/>
          <w:lang w:bidi="fa-IR"/>
        </w:rPr>
        <w:t>۱۸۴۷</w:t>
      </w:r>
      <w:r w:rsidRPr="006668EB">
        <w:rPr>
          <w:rFonts w:ascii="Arial" w:hAnsi="Arial" w:cs="B Nazanin" w:hint="cs"/>
          <w:sz w:val="22"/>
          <w:szCs w:val="22"/>
          <w:rtl/>
          <w:lang w:bidi="fa-IR"/>
        </w:rPr>
        <w:t>)</w:t>
      </w:r>
      <w:r w:rsidR="00D15EB2" w:rsidRPr="006668EB">
        <w:rPr>
          <w:rFonts w:ascii="Arial" w:hAnsi="Arial" w:cs="B Nazanin" w:hint="cs"/>
          <w:sz w:val="22"/>
          <w:szCs w:val="22"/>
          <w:rtl/>
        </w:rPr>
        <w:t xml:space="preserve"> واقع در جداره</w:t>
      </w:r>
      <w:r w:rsidRPr="006668EB">
        <w:rPr>
          <w:rFonts w:ascii="Arial" w:hAnsi="Arial" w:cs="B Nazanin" w:hint="cs"/>
          <w:sz w:val="22"/>
          <w:szCs w:val="22"/>
          <w:rtl/>
        </w:rPr>
        <w:t xml:space="preserve"> </w:t>
      </w:r>
      <w:r w:rsidR="00D15EB2" w:rsidRPr="006668EB">
        <w:rPr>
          <w:rFonts w:ascii="Arial" w:hAnsi="Arial" w:cs="B Nazanin" w:hint="cs"/>
          <w:sz w:val="22"/>
          <w:szCs w:val="22"/>
          <w:rtl/>
        </w:rPr>
        <w:t>ی شرقی خیابان به روی مسلمانان بسته است . در ها و پنجره های آن گل گرفته شده و تنها راه ورود</w:t>
      </w:r>
      <w:r w:rsidRPr="006668EB">
        <w:rPr>
          <w:rFonts w:ascii="Arial" w:hAnsi="Arial" w:cs="B Nazanin" w:hint="cs"/>
          <w:sz w:val="22"/>
          <w:szCs w:val="22"/>
          <w:rtl/>
        </w:rPr>
        <w:t>ی</w:t>
      </w:r>
      <w:r w:rsidR="00D15EB2" w:rsidRPr="006668EB">
        <w:rPr>
          <w:rFonts w:ascii="Arial" w:hAnsi="Arial" w:cs="B Nazanin" w:hint="cs"/>
          <w:sz w:val="22"/>
          <w:szCs w:val="22"/>
          <w:rtl/>
        </w:rPr>
        <w:t xml:space="preserve"> از در اصلی آنهم صرفا برای ارامنه است. </w:t>
      </w:r>
    </w:p>
    <w:p w:rsidR="00D15EB2" w:rsidRDefault="003C0A3C" w:rsidP="003C0A3C">
      <w:pPr>
        <w:pStyle w:val="pedit"/>
        <w:bidi/>
        <w:spacing w:before="240" w:beforeAutospacing="0" w:after="240" w:afterAutospacing="0" w:line="360" w:lineRule="auto"/>
        <w:ind w:left="-138" w:right="-284"/>
        <w:rPr>
          <w:rFonts w:ascii="Arial" w:hAnsi="Arial" w:cs="B Nazanin"/>
          <w:noProof/>
          <w:color w:val="000000"/>
          <w:sz w:val="22"/>
          <w:szCs w:val="22"/>
          <w:rtl/>
        </w:rPr>
      </w:pPr>
      <w:r w:rsidRPr="003C0A3C">
        <w:rPr>
          <w:rFonts w:ascii="Arial" w:hAnsi="Arial" w:cs="B Nazanin"/>
          <w:noProof/>
          <w:color w:val="000000"/>
          <w:sz w:val="22"/>
          <w:szCs w:val="22"/>
          <w:rtl/>
        </w:rPr>
        <w:t xml:space="preserve"> </w:t>
      </w:r>
      <w:r>
        <w:rPr>
          <w:rFonts w:ascii="Arial" w:hAnsi="Arial" w:cs="B Nazanin"/>
          <w:noProof/>
          <w:color w:val="000000"/>
          <w:sz w:val="22"/>
          <w:szCs w:val="22"/>
          <w:rtl/>
          <w:lang w:bidi="fa-IR"/>
        </w:rPr>
        <w:drawing>
          <wp:inline distT="0" distB="0" distL="0" distR="0" wp14:anchorId="7F78A23F" wp14:editId="51F536B5">
            <wp:extent cx="2690635" cy="1984142"/>
            <wp:effectExtent l="0" t="0" r="0" b="0"/>
            <wp:docPr id="48" name="Picture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photo_2019-01-25_08-24-28.jpg"/>
                    <pic:cNvPicPr/>
                  </pic:nvPicPr>
                  <pic:blipFill rotWithShape="1"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682"/>
                    <a:stretch/>
                  </pic:blipFill>
                  <pic:spPr bwMode="auto">
                    <a:xfrm>
                      <a:off x="0" y="0"/>
                      <a:ext cx="2718798" cy="200491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Arial" w:hAnsi="Arial" w:cs="B Nazanin" w:hint="cs"/>
          <w:noProof/>
          <w:color w:val="000000"/>
          <w:sz w:val="22"/>
          <w:szCs w:val="22"/>
          <w:rtl/>
        </w:rPr>
        <w:t xml:space="preserve">     </w:t>
      </w:r>
      <w:r>
        <w:rPr>
          <w:rFonts w:ascii="Arial" w:hAnsi="Arial" w:cs="B Nazanin"/>
          <w:noProof/>
          <w:color w:val="000000"/>
          <w:sz w:val="22"/>
          <w:szCs w:val="22"/>
          <w:rtl/>
          <w:lang w:bidi="fa-IR"/>
        </w:rPr>
        <w:drawing>
          <wp:inline distT="0" distB="0" distL="0" distR="0" wp14:anchorId="62D6A19B" wp14:editId="5F02A36E">
            <wp:extent cx="2976209" cy="1910001"/>
            <wp:effectExtent l="0" t="0" r="0" b="0"/>
            <wp:docPr id="49" name="Picture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photo_2019-01-25_08-24-30.jpg"/>
                    <pic:cNvPicPr/>
                  </pic:nvPicPr>
                  <pic:blipFill rotWithShape="1"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898" b="7399"/>
                    <a:stretch/>
                  </pic:blipFill>
                  <pic:spPr bwMode="auto">
                    <a:xfrm>
                      <a:off x="0" y="0"/>
                      <a:ext cx="3012969" cy="193359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37505" w:rsidRDefault="00137505" w:rsidP="00137505">
      <w:pPr>
        <w:pStyle w:val="pedit"/>
        <w:bidi/>
        <w:spacing w:before="240" w:beforeAutospacing="0" w:after="240" w:afterAutospacing="0" w:line="360" w:lineRule="auto"/>
        <w:ind w:left="-138" w:right="-284"/>
        <w:jc w:val="center"/>
        <w:rPr>
          <w:rFonts w:ascii="Arial" w:hAnsi="Arial" w:cs="B Nazanin"/>
          <w:color w:val="000000"/>
          <w:sz w:val="22"/>
          <w:szCs w:val="22"/>
          <w:rtl/>
          <w:lang w:bidi="fa-IR"/>
        </w:rPr>
      </w:pPr>
      <w:r>
        <w:rPr>
          <w:rFonts w:ascii="Arial" w:hAnsi="Arial" w:cs="B Nazanin" w:hint="cs"/>
          <w:noProof/>
          <w:color w:val="000000"/>
          <w:sz w:val="22"/>
          <w:szCs w:val="22"/>
          <w:rtl/>
        </w:rPr>
        <w:lastRenderedPageBreak/>
        <w:t xml:space="preserve">عكس 5 و 6 : به گفته ی نگهبان کلیسا </w:t>
      </w:r>
      <w:r>
        <w:rPr>
          <w:rFonts w:ascii="Arial" w:hAnsi="Arial" w:cs="B Nazanin" w:hint="cs"/>
          <w:noProof/>
          <w:color w:val="000000"/>
          <w:sz w:val="22"/>
          <w:szCs w:val="22"/>
          <w:rtl/>
          <w:lang w:bidi="fa-IR"/>
        </w:rPr>
        <w:t>در و پنجره های کلیسای انجیلی پس از انقلاب مسدود شده اند.</w:t>
      </w:r>
    </w:p>
    <w:p w:rsidR="00137505" w:rsidRDefault="00137505" w:rsidP="00137505">
      <w:pPr>
        <w:pStyle w:val="pedit"/>
        <w:bidi/>
        <w:spacing w:before="240" w:beforeAutospacing="0" w:after="240" w:afterAutospacing="0" w:line="360" w:lineRule="auto"/>
        <w:ind w:hanging="138"/>
        <w:jc w:val="center"/>
        <w:rPr>
          <w:rFonts w:ascii="Arial" w:hAnsi="Arial" w:cs="B Nazanin"/>
          <w:noProof/>
          <w:color w:val="000000"/>
          <w:sz w:val="22"/>
          <w:szCs w:val="22"/>
          <w:rtl/>
        </w:rPr>
      </w:pPr>
    </w:p>
    <w:p w:rsidR="003C0A3C" w:rsidRDefault="003C0A3C" w:rsidP="00137505">
      <w:pPr>
        <w:pStyle w:val="pedit"/>
        <w:bidi/>
        <w:spacing w:before="240" w:beforeAutospacing="0" w:after="240" w:afterAutospacing="0" w:line="360" w:lineRule="auto"/>
        <w:ind w:hanging="138"/>
        <w:jc w:val="center"/>
        <w:rPr>
          <w:rFonts w:ascii="Arial" w:hAnsi="Arial" w:cs="B Nazanin"/>
          <w:noProof/>
          <w:color w:val="000000"/>
          <w:sz w:val="22"/>
          <w:szCs w:val="22"/>
          <w:rtl/>
        </w:rPr>
      </w:pPr>
      <w:r>
        <w:rPr>
          <w:rFonts w:ascii="Arial" w:hAnsi="Arial" w:cs="B Nazanin"/>
          <w:noProof/>
          <w:color w:val="000000"/>
          <w:sz w:val="22"/>
          <w:szCs w:val="22"/>
          <w:rtl/>
          <w:lang w:bidi="fa-IR"/>
        </w:rPr>
        <w:drawing>
          <wp:inline distT="0" distB="0" distL="0" distR="0" wp14:anchorId="0D1633C4" wp14:editId="27CCA6B8">
            <wp:extent cx="4235380" cy="2820871"/>
            <wp:effectExtent l="0" t="0" r="0" b="0"/>
            <wp:docPr id="47" name="Picture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photo_2019-01-25_08-24-27.jpg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60517" cy="28376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C0A3C" w:rsidRDefault="00137505" w:rsidP="00137505">
      <w:pPr>
        <w:pStyle w:val="pedit"/>
        <w:bidi/>
        <w:spacing w:before="240" w:beforeAutospacing="0" w:after="240" w:afterAutospacing="0" w:line="360" w:lineRule="auto"/>
        <w:ind w:hanging="138"/>
        <w:jc w:val="center"/>
        <w:rPr>
          <w:rFonts w:ascii="Arial" w:hAnsi="Arial" w:cs="B Nazanin"/>
          <w:noProof/>
          <w:color w:val="000000"/>
          <w:sz w:val="22"/>
          <w:szCs w:val="22"/>
          <w:rtl/>
        </w:rPr>
      </w:pPr>
      <w:r>
        <w:rPr>
          <w:rFonts w:ascii="Arial" w:hAnsi="Arial" w:cs="B Nazanin" w:hint="cs"/>
          <w:noProof/>
          <w:color w:val="000000"/>
          <w:sz w:val="22"/>
          <w:szCs w:val="22"/>
          <w:rtl/>
        </w:rPr>
        <w:t>عکس7 : ساختمان اصلی کلیسا  که از تنها ورودی باز مانده دیده میشود.</w:t>
      </w:r>
    </w:p>
    <w:p w:rsidR="003C0A3C" w:rsidRDefault="00A85CA8" w:rsidP="00137505">
      <w:pPr>
        <w:pStyle w:val="pedit"/>
        <w:bidi/>
        <w:spacing w:before="240" w:beforeAutospacing="0" w:after="240" w:afterAutospacing="0" w:line="360" w:lineRule="auto"/>
        <w:jc w:val="center"/>
        <w:rPr>
          <w:rFonts w:ascii="Arial" w:hAnsi="Arial" w:cs="B Nazanin"/>
          <w:color w:val="000000"/>
          <w:sz w:val="22"/>
          <w:szCs w:val="22"/>
          <w:rtl/>
          <w:lang w:bidi="fa-IR"/>
        </w:rPr>
      </w:pPr>
      <w:r>
        <w:rPr>
          <w:rFonts w:ascii="Arial" w:hAnsi="Arial" w:cs="B Nazanin"/>
          <w:noProof/>
          <w:color w:val="000000"/>
          <w:sz w:val="22"/>
          <w:szCs w:val="22"/>
          <w:rtl/>
          <w:lang w:bidi="fa-IR"/>
        </w:rPr>
        <w:drawing>
          <wp:inline distT="0" distB="0" distL="0" distR="0">
            <wp:extent cx="4949805" cy="3397703"/>
            <wp:effectExtent l="0" t="0" r="3810" b="0"/>
            <wp:docPr id="52" name="Picture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photo_2019-01-25_08-23-13.jpg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64487" cy="34077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37505" w:rsidRDefault="00137505" w:rsidP="00137505">
      <w:pPr>
        <w:pStyle w:val="pedit"/>
        <w:bidi/>
        <w:spacing w:before="240" w:beforeAutospacing="0" w:after="240" w:afterAutospacing="0" w:line="276" w:lineRule="auto"/>
        <w:jc w:val="center"/>
        <w:rPr>
          <w:rFonts w:ascii="Arial" w:hAnsi="Arial" w:cs="B Nazanin"/>
          <w:color w:val="000000"/>
          <w:sz w:val="22"/>
          <w:szCs w:val="22"/>
          <w:rtl/>
          <w:lang w:bidi="fa-IR"/>
        </w:rPr>
      </w:pPr>
      <w:r>
        <w:rPr>
          <w:rFonts w:ascii="Arial" w:hAnsi="Arial" w:cs="B Nazanin" w:hint="cs"/>
          <w:color w:val="000000"/>
          <w:sz w:val="22"/>
          <w:szCs w:val="22"/>
          <w:rtl/>
          <w:lang w:bidi="fa-IR"/>
        </w:rPr>
        <w:t xml:space="preserve">عکس 8 : بنایی که به گفته نگهبان کلیسا در گذشته کتابخانه بود. با دقت در کاشی ها میتوان دید که </w:t>
      </w:r>
    </w:p>
    <w:p w:rsidR="00137505" w:rsidRDefault="00137505" w:rsidP="00137505">
      <w:pPr>
        <w:pStyle w:val="pedit"/>
        <w:bidi/>
        <w:spacing w:before="240" w:beforeAutospacing="0" w:after="240" w:afterAutospacing="0" w:line="276" w:lineRule="auto"/>
        <w:jc w:val="center"/>
        <w:rPr>
          <w:rFonts w:ascii="Arial" w:hAnsi="Arial" w:cs="B Nazanin"/>
          <w:color w:val="000000"/>
          <w:sz w:val="22"/>
          <w:szCs w:val="22"/>
          <w:rtl/>
          <w:lang w:bidi="fa-IR"/>
        </w:rPr>
      </w:pPr>
      <w:r>
        <w:rPr>
          <w:rFonts w:ascii="Arial" w:hAnsi="Arial" w:cs="B Nazanin" w:hint="cs"/>
          <w:color w:val="000000"/>
          <w:sz w:val="22"/>
          <w:szCs w:val="22"/>
          <w:rtl/>
          <w:lang w:bidi="fa-IR"/>
        </w:rPr>
        <w:lastRenderedPageBreak/>
        <w:t>سال ساخت و نام سازنده عامدانه از روی کاشی ها کنده شده است.</w:t>
      </w:r>
    </w:p>
    <w:p w:rsidR="00137505" w:rsidRDefault="00137505" w:rsidP="00137505">
      <w:pPr>
        <w:pStyle w:val="pedit"/>
        <w:bidi/>
        <w:spacing w:before="240" w:beforeAutospacing="0" w:after="240" w:afterAutospacing="0" w:line="360" w:lineRule="auto"/>
        <w:rPr>
          <w:rFonts w:ascii="Arial" w:hAnsi="Arial" w:cs="B Nazanin"/>
          <w:color w:val="000000"/>
          <w:sz w:val="22"/>
          <w:szCs w:val="22"/>
          <w:rtl/>
          <w:lang w:bidi="fa-IR"/>
        </w:rPr>
      </w:pPr>
    </w:p>
    <w:p w:rsidR="00444167" w:rsidRPr="00137505" w:rsidRDefault="00F101D8" w:rsidP="00761551">
      <w:pPr>
        <w:pStyle w:val="pedit"/>
        <w:bidi/>
        <w:spacing w:before="240" w:after="240" w:line="360" w:lineRule="auto"/>
        <w:rPr>
          <w:rFonts w:ascii="INT" w:hAnsi="INT" w:cs="B Nazanin"/>
          <w:b/>
          <w:bCs/>
          <w:color w:val="484848"/>
          <w:rtl/>
          <w:lang w:bidi="fa-IR"/>
        </w:rPr>
      </w:pPr>
      <w:r w:rsidRPr="00137505">
        <w:rPr>
          <w:rFonts w:ascii="INT" w:hAnsi="INT" w:cs="B Nazanin" w:hint="cs"/>
          <w:b/>
          <w:bCs/>
          <w:color w:val="484848"/>
          <w:rtl/>
          <w:lang w:bidi="fa-IR"/>
        </w:rPr>
        <w:t>گذر از قاجار به پهلوی</w:t>
      </w:r>
    </w:p>
    <w:p w:rsidR="00333EC2" w:rsidRPr="006668EB" w:rsidRDefault="00444167" w:rsidP="00A85CA8">
      <w:pPr>
        <w:pStyle w:val="pedit"/>
        <w:bidi/>
        <w:spacing w:before="240" w:after="240" w:line="360" w:lineRule="auto"/>
        <w:rPr>
          <w:rFonts w:ascii="INT" w:hAnsi="INT" w:cs="B Nazanin"/>
          <w:noProof/>
          <w:sz w:val="22"/>
          <w:szCs w:val="22"/>
          <w:rtl/>
        </w:rPr>
      </w:pPr>
      <w:r w:rsidRPr="00761551">
        <w:rPr>
          <w:rFonts w:ascii="INT" w:hAnsi="INT" w:cs="B Nazanin" w:hint="cs"/>
          <w:color w:val="484848"/>
          <w:sz w:val="22"/>
          <w:szCs w:val="22"/>
          <w:rtl/>
          <w:lang w:bidi="fa-IR"/>
        </w:rPr>
        <w:t xml:space="preserve"> </w:t>
      </w:r>
      <w:r w:rsidR="00F53077" w:rsidRPr="006668EB">
        <w:rPr>
          <w:rFonts w:ascii="INT" w:hAnsi="INT" w:cs="B Nazanin" w:hint="cs"/>
          <w:sz w:val="22"/>
          <w:szCs w:val="22"/>
          <w:rtl/>
          <w:lang w:bidi="fa-IR"/>
        </w:rPr>
        <w:t xml:space="preserve">این خیابان در عصر مشروطه </w:t>
      </w:r>
      <w:r w:rsidR="00F53077" w:rsidRPr="006668EB">
        <w:rPr>
          <w:rFonts w:ascii="INT" w:hAnsi="INT" w:cs="B Nazanin"/>
          <w:sz w:val="22"/>
          <w:szCs w:val="22"/>
          <w:lang w:bidi="ar-IQ"/>
        </w:rPr>
        <w:t>,</w:t>
      </w:r>
      <w:r w:rsidR="00F53077" w:rsidRPr="006668EB">
        <w:rPr>
          <w:rFonts w:ascii="INT" w:hAnsi="INT" w:cs="B Nazanin" w:hint="cs"/>
          <w:sz w:val="22"/>
          <w:szCs w:val="22"/>
          <w:rtl/>
          <w:lang w:bidi="ar-IQ"/>
        </w:rPr>
        <w:t xml:space="preserve"> توسط ارامنه و زرد</w:t>
      </w:r>
      <w:r w:rsidR="0087542B" w:rsidRPr="006668EB">
        <w:rPr>
          <w:rFonts w:ascii="INT" w:hAnsi="INT" w:cs="B Nazanin" w:hint="cs"/>
          <w:sz w:val="22"/>
          <w:szCs w:val="22"/>
          <w:rtl/>
          <w:lang w:bidi="ar-IQ"/>
        </w:rPr>
        <w:t>ش</w:t>
      </w:r>
      <w:r w:rsidR="00F53077" w:rsidRPr="006668EB">
        <w:rPr>
          <w:rFonts w:ascii="INT" w:hAnsi="INT" w:cs="B Nazanin" w:hint="cs"/>
          <w:sz w:val="22"/>
          <w:szCs w:val="22"/>
          <w:rtl/>
          <w:lang w:bidi="ar-IQ"/>
        </w:rPr>
        <w:t xml:space="preserve">تیان </w:t>
      </w:r>
      <w:r w:rsidR="00F53077" w:rsidRPr="006668EB">
        <w:rPr>
          <w:rFonts w:ascii="INT" w:hAnsi="INT" w:cs="B Nazanin" w:hint="cs"/>
          <w:sz w:val="22"/>
          <w:szCs w:val="22"/>
          <w:rtl/>
          <w:lang w:bidi="fa-IR"/>
        </w:rPr>
        <w:t>مورد ساخت و ساز گسترده واقع شد</w:t>
      </w:r>
      <w:r w:rsidR="0087542B" w:rsidRPr="006668EB">
        <w:rPr>
          <w:rFonts w:ascii="INT" w:hAnsi="INT" w:cs="B Nazanin" w:hint="cs"/>
          <w:sz w:val="22"/>
          <w:szCs w:val="22"/>
          <w:rtl/>
          <w:lang w:bidi="fa-IR"/>
        </w:rPr>
        <w:t>ه</w:t>
      </w:r>
      <w:r w:rsidR="00F53077" w:rsidRPr="006668EB">
        <w:rPr>
          <w:rFonts w:ascii="INT" w:hAnsi="INT" w:cs="B Nazanin" w:hint="cs"/>
          <w:sz w:val="22"/>
          <w:szCs w:val="22"/>
          <w:rtl/>
          <w:lang w:bidi="fa-IR"/>
        </w:rPr>
        <w:t xml:space="preserve"> و عبادتگاه ها و بناهای عام المنفعه زیادی را در خود جای داد</w:t>
      </w:r>
      <w:r w:rsidR="0087542B" w:rsidRPr="006668EB">
        <w:rPr>
          <w:rFonts w:ascii="INT" w:hAnsi="INT" w:cs="B Nazanin" w:hint="cs"/>
          <w:sz w:val="22"/>
          <w:szCs w:val="22"/>
          <w:rtl/>
          <w:lang w:bidi="fa-IR"/>
        </w:rPr>
        <w:t>ه بود</w:t>
      </w:r>
      <w:r w:rsidR="00F53077" w:rsidRPr="006668EB">
        <w:rPr>
          <w:rFonts w:ascii="INT" w:hAnsi="INT" w:cs="B Nazanin" w:hint="cs"/>
          <w:sz w:val="22"/>
          <w:szCs w:val="22"/>
          <w:rtl/>
          <w:lang w:bidi="fa-IR"/>
        </w:rPr>
        <w:t xml:space="preserve"> . </w:t>
      </w:r>
      <w:r w:rsidR="0087542B" w:rsidRPr="006668EB">
        <w:rPr>
          <w:rFonts w:ascii="INT" w:hAnsi="INT" w:cs="B Nazanin" w:hint="cs"/>
          <w:sz w:val="22"/>
          <w:szCs w:val="22"/>
          <w:rtl/>
          <w:lang w:bidi="fa-IR"/>
        </w:rPr>
        <w:t xml:space="preserve">کم کم چهره ی خیابان به واسطه ی این ساخت و ساز ها و اقشاری که این بنا ها با خود به محله می آوردند </w:t>
      </w:r>
      <w:r w:rsidR="0087542B" w:rsidRPr="006668EB">
        <w:rPr>
          <w:rFonts w:ascii="INT" w:hAnsi="INT" w:cs="B Nazanin"/>
          <w:sz w:val="22"/>
          <w:szCs w:val="22"/>
          <w:lang w:bidi="ar-IQ"/>
        </w:rPr>
        <w:t>,</w:t>
      </w:r>
      <w:r w:rsidR="0087542B" w:rsidRPr="006668EB">
        <w:rPr>
          <w:rFonts w:ascii="INT" w:hAnsi="INT" w:cs="B Nazanin" w:hint="cs"/>
          <w:sz w:val="22"/>
          <w:szCs w:val="22"/>
          <w:rtl/>
          <w:lang w:bidi="ar-IQ"/>
        </w:rPr>
        <w:t xml:space="preserve"> </w:t>
      </w:r>
      <w:r w:rsidR="00F53077" w:rsidRPr="006668EB">
        <w:rPr>
          <w:rFonts w:ascii="INT" w:hAnsi="INT" w:cs="B Nazanin" w:hint="cs"/>
          <w:sz w:val="22"/>
          <w:szCs w:val="22"/>
          <w:rtl/>
          <w:lang w:bidi="fa-IR"/>
        </w:rPr>
        <w:t xml:space="preserve">دگرگون شد و خیابانی </w:t>
      </w:r>
      <w:r w:rsidRPr="006668EB">
        <w:rPr>
          <w:rFonts w:ascii="INT" w:hAnsi="INT" w:cs="B Nazanin" w:hint="cs"/>
          <w:sz w:val="22"/>
          <w:szCs w:val="22"/>
          <w:rtl/>
          <w:lang w:bidi="fa-IR"/>
        </w:rPr>
        <w:t>که روزگاری خیابان باغ جنا</w:t>
      </w:r>
      <w:r w:rsidR="00F53077" w:rsidRPr="006668EB">
        <w:rPr>
          <w:rFonts w:ascii="INT" w:hAnsi="INT" w:cs="B Nazanin" w:hint="cs"/>
          <w:sz w:val="22"/>
          <w:szCs w:val="22"/>
          <w:rtl/>
          <w:lang w:bidi="fa-IR"/>
        </w:rPr>
        <w:t>ب امین السلطان نامیده میشد پس از</w:t>
      </w:r>
      <w:r w:rsidR="0087542B" w:rsidRPr="006668EB">
        <w:rPr>
          <w:rFonts w:ascii="INT" w:hAnsi="INT" w:cs="B Nazanin" w:hint="cs"/>
          <w:sz w:val="22"/>
          <w:szCs w:val="22"/>
          <w:rtl/>
          <w:lang w:bidi="fa-IR"/>
        </w:rPr>
        <w:t>تصرف باغ توسط بانک استقراضی روس و</w:t>
      </w:r>
      <w:r w:rsidR="00F53077" w:rsidRPr="006668EB">
        <w:rPr>
          <w:rFonts w:ascii="INT" w:hAnsi="INT" w:cs="B Nazanin" w:hint="cs"/>
          <w:sz w:val="22"/>
          <w:szCs w:val="22"/>
          <w:rtl/>
          <w:lang w:bidi="fa-IR"/>
        </w:rPr>
        <w:t xml:space="preserve"> تبدیل باغ به سفارت روسیه </w:t>
      </w:r>
      <w:r w:rsidR="00F53077" w:rsidRPr="006668EB">
        <w:rPr>
          <w:rFonts w:ascii="INT" w:hAnsi="INT" w:cs="B Nazanin"/>
          <w:sz w:val="22"/>
          <w:szCs w:val="22"/>
          <w:lang w:bidi="ar-IQ"/>
        </w:rPr>
        <w:t xml:space="preserve"> ,</w:t>
      </w:r>
      <w:r w:rsidR="00F53077" w:rsidRPr="006668EB">
        <w:rPr>
          <w:rFonts w:ascii="INT" w:hAnsi="INT" w:cs="B Nazanin" w:hint="cs"/>
          <w:sz w:val="22"/>
          <w:szCs w:val="22"/>
          <w:rtl/>
          <w:lang w:bidi="fa-IR"/>
        </w:rPr>
        <w:t xml:space="preserve"> به واسطه ی سکونت احمد قوام </w:t>
      </w:r>
      <w:r w:rsidR="00F53077" w:rsidRPr="006668EB">
        <w:rPr>
          <w:rFonts w:ascii="INT" w:hAnsi="INT" w:cs="B Nazanin"/>
          <w:sz w:val="22"/>
          <w:szCs w:val="22"/>
          <w:lang w:bidi="ar-IQ"/>
        </w:rPr>
        <w:t>,</w:t>
      </w:r>
      <w:r w:rsidR="00F53077" w:rsidRPr="006668EB">
        <w:rPr>
          <w:rFonts w:ascii="INT" w:hAnsi="INT" w:cs="B Nazanin" w:hint="cs"/>
          <w:sz w:val="22"/>
          <w:szCs w:val="22"/>
          <w:rtl/>
          <w:lang w:bidi="ar-IQ"/>
        </w:rPr>
        <w:t xml:space="preserve"> نخست وزیر دوره ی قاجار و پهلوی </w:t>
      </w:r>
      <w:r w:rsidR="00F53077" w:rsidRPr="006668EB">
        <w:rPr>
          <w:rFonts w:ascii="INT" w:hAnsi="INT" w:cs="B Nazanin"/>
          <w:sz w:val="22"/>
          <w:szCs w:val="22"/>
          <w:lang w:bidi="ar-IQ"/>
        </w:rPr>
        <w:t>,</w:t>
      </w:r>
      <w:r w:rsidR="00F53077" w:rsidRPr="006668EB">
        <w:rPr>
          <w:rFonts w:cs="B Nazanin" w:hint="cs"/>
          <w:sz w:val="22"/>
          <w:szCs w:val="22"/>
          <w:rtl/>
        </w:rPr>
        <w:t xml:space="preserve"> </w:t>
      </w:r>
      <w:r w:rsidR="00F101D8" w:rsidRPr="006668EB">
        <w:rPr>
          <w:rFonts w:cs="B Nazanin" w:hint="cs"/>
          <w:sz w:val="22"/>
          <w:szCs w:val="22"/>
          <w:rtl/>
        </w:rPr>
        <w:t xml:space="preserve">در دوره ی پهلوی </w:t>
      </w:r>
      <w:r w:rsidR="00F53077" w:rsidRPr="006668EB">
        <w:rPr>
          <w:rFonts w:cs="B Nazanin" w:hint="cs"/>
          <w:sz w:val="22"/>
          <w:szCs w:val="22"/>
          <w:rtl/>
        </w:rPr>
        <w:t xml:space="preserve">به خیابان "قوام السلطنه" </w:t>
      </w:r>
      <w:r w:rsidR="0087542B" w:rsidRPr="006668EB">
        <w:rPr>
          <w:rFonts w:cs="B Nazanin" w:hint="cs"/>
          <w:sz w:val="22"/>
          <w:szCs w:val="22"/>
          <w:rtl/>
        </w:rPr>
        <w:t>ت</w:t>
      </w:r>
      <w:r w:rsidR="00F53077" w:rsidRPr="006668EB">
        <w:rPr>
          <w:rFonts w:cs="B Nazanin" w:hint="cs"/>
          <w:sz w:val="22"/>
          <w:szCs w:val="22"/>
          <w:rtl/>
        </w:rPr>
        <w:t xml:space="preserve">غییر نام داد. </w:t>
      </w:r>
      <w:r w:rsidR="0087542B" w:rsidRPr="00835FCF">
        <w:rPr>
          <w:rFonts w:cs="B Nazanin"/>
          <w:sz w:val="22"/>
          <w:szCs w:val="22"/>
          <w:rtl/>
        </w:rPr>
        <w:t>(</w:t>
      </w:r>
      <w:r w:rsidR="00A85CA8" w:rsidRPr="00835FCF">
        <w:rPr>
          <w:rFonts w:ascii="INT" w:hAnsi="INT" w:cs="B Nazanin" w:hint="cs"/>
          <w:sz w:val="21"/>
          <w:szCs w:val="21"/>
          <w:rtl/>
        </w:rPr>
        <w:t>علی رنگچیان</w:t>
      </w:r>
      <w:r w:rsidR="00A85CA8" w:rsidRPr="00835FCF">
        <w:rPr>
          <w:rFonts w:cs="B Nazanin"/>
          <w:sz w:val="22"/>
          <w:szCs w:val="22"/>
          <w:lang w:bidi="ar-IQ"/>
        </w:rPr>
        <w:t>,</w:t>
      </w:r>
      <w:r w:rsidR="00A85CA8" w:rsidRPr="00835FCF">
        <w:rPr>
          <w:rFonts w:cs="B Nazanin"/>
          <w:sz w:val="22"/>
          <w:szCs w:val="22"/>
          <w:rtl/>
        </w:rPr>
        <w:t xml:space="preserve"> 1393</w:t>
      </w:r>
      <w:r w:rsidR="00A85CA8" w:rsidRPr="00835FCF">
        <w:rPr>
          <w:rFonts w:cs="B Nazanin"/>
          <w:sz w:val="22"/>
          <w:szCs w:val="22"/>
          <w:lang w:bidi="ar-IQ"/>
        </w:rPr>
        <w:t>,</w:t>
      </w:r>
      <w:r w:rsidR="00A85CA8" w:rsidRPr="00835FCF">
        <w:rPr>
          <w:rFonts w:cs="B Nazanin"/>
          <w:sz w:val="22"/>
          <w:szCs w:val="22"/>
          <w:rtl/>
        </w:rPr>
        <w:t xml:space="preserve"> </w:t>
      </w:r>
      <w:r w:rsidR="00A85CA8" w:rsidRPr="00835FCF">
        <w:rPr>
          <w:rFonts w:cs="B Nazanin" w:hint="cs"/>
          <w:sz w:val="22"/>
          <w:szCs w:val="22"/>
          <w:rtl/>
        </w:rPr>
        <w:t>ص.70</w:t>
      </w:r>
      <w:r w:rsidR="0087542B" w:rsidRPr="00835FCF">
        <w:rPr>
          <w:rFonts w:cs="B Nazanin"/>
          <w:sz w:val="22"/>
          <w:szCs w:val="22"/>
          <w:rtl/>
        </w:rPr>
        <w:t>)</w:t>
      </w:r>
      <w:r w:rsidR="00F101D8" w:rsidRPr="006668EB">
        <w:rPr>
          <w:rFonts w:cs="B Nazanin" w:hint="cs"/>
          <w:sz w:val="22"/>
          <w:szCs w:val="22"/>
          <w:rtl/>
        </w:rPr>
        <w:t xml:space="preserve">  قوام در سال های  1300 درون باغ بزرگی دو عمارت باشکوه به شیوه ی معماری قاجار و سبک تهران بناساخت که یکی از آنها منزل و دیگری </w:t>
      </w:r>
      <w:r w:rsidR="003D2277" w:rsidRPr="006668EB">
        <w:rPr>
          <w:rFonts w:cs="B Nazanin" w:hint="cs"/>
          <w:sz w:val="22"/>
          <w:szCs w:val="22"/>
          <w:rtl/>
        </w:rPr>
        <w:t xml:space="preserve">محل کار وی بود </w:t>
      </w:r>
      <w:r w:rsidR="00A55CCF" w:rsidRPr="006668EB">
        <w:rPr>
          <w:rFonts w:cs="B Nazanin" w:hint="cs"/>
          <w:sz w:val="22"/>
          <w:szCs w:val="22"/>
          <w:rtl/>
        </w:rPr>
        <w:t>.</w:t>
      </w:r>
      <w:r w:rsidR="003D2277" w:rsidRPr="006668EB">
        <w:rPr>
          <w:rFonts w:ascii="INT" w:hAnsi="INT" w:cs="B Nazanin"/>
          <w:sz w:val="22"/>
          <w:szCs w:val="22"/>
          <w:rtl/>
        </w:rPr>
        <w:t>فتر کار ایشا</w:t>
      </w:r>
      <w:r w:rsidR="003D2277" w:rsidRPr="006668EB">
        <w:rPr>
          <w:rFonts w:ascii="INT" w:hAnsi="INT" w:cs="B Nazanin" w:hint="cs"/>
          <w:sz w:val="22"/>
          <w:szCs w:val="22"/>
          <w:rtl/>
        </w:rPr>
        <w:t xml:space="preserve">ن </w:t>
      </w:r>
      <w:r w:rsidR="003D2277" w:rsidRPr="006668EB">
        <w:rPr>
          <w:rFonts w:ascii="INT" w:hAnsi="INT" w:cs="B Nazanin"/>
          <w:sz w:val="22"/>
          <w:szCs w:val="22"/>
          <w:rtl/>
        </w:rPr>
        <w:t>هم اکنون به موزه آبگینه تبدیل شده و خانه در دست بنیاد سینمایی فارابی است</w:t>
      </w:r>
      <w:r w:rsidR="003D2277" w:rsidRPr="006668EB">
        <w:rPr>
          <w:rFonts w:ascii="INT" w:hAnsi="INT" w:cs="B Nazanin" w:hint="cs"/>
          <w:sz w:val="22"/>
          <w:szCs w:val="22"/>
          <w:rtl/>
        </w:rPr>
        <w:t>."</w:t>
      </w:r>
      <w:r w:rsidR="003D2277" w:rsidRPr="006668EB">
        <w:rPr>
          <w:rFonts w:cs="B Nazanin" w:hint="cs"/>
          <w:b/>
          <w:bCs/>
          <w:sz w:val="22"/>
          <w:szCs w:val="22"/>
          <w:rtl/>
          <w:lang w:bidi="fa-IR"/>
        </w:rPr>
        <w:t xml:space="preserve"> (</w:t>
      </w:r>
      <w:r w:rsidR="00A85CA8" w:rsidRPr="006668EB">
        <w:rPr>
          <w:rFonts w:cs="B Nazanin"/>
          <w:sz w:val="22"/>
          <w:szCs w:val="22"/>
          <w:rtl/>
        </w:rPr>
        <w:t>مر</w:t>
      </w:r>
      <w:r w:rsidR="00A85CA8" w:rsidRPr="006668EB">
        <w:rPr>
          <w:rFonts w:cs="B Nazanin" w:hint="cs"/>
          <w:sz w:val="22"/>
          <w:szCs w:val="22"/>
          <w:rtl/>
        </w:rPr>
        <w:t>یم</w:t>
      </w:r>
      <w:r w:rsidR="00A85CA8" w:rsidRPr="006668EB">
        <w:rPr>
          <w:rFonts w:cs="B Nazanin"/>
          <w:sz w:val="22"/>
          <w:szCs w:val="22"/>
          <w:rtl/>
        </w:rPr>
        <w:t xml:space="preserve"> م</w:t>
      </w:r>
      <w:r w:rsidR="00A85CA8" w:rsidRPr="006668EB">
        <w:rPr>
          <w:rFonts w:cs="B Nazanin" w:hint="cs"/>
          <w:sz w:val="22"/>
          <w:szCs w:val="22"/>
          <w:rtl/>
        </w:rPr>
        <w:t>یرزایی</w:t>
      </w:r>
      <w:r w:rsidR="00A85CA8" w:rsidRPr="006668EB">
        <w:rPr>
          <w:rFonts w:cs="B Nazanin"/>
          <w:b/>
          <w:bCs/>
          <w:sz w:val="22"/>
          <w:szCs w:val="22"/>
          <w:lang w:bidi="ar-IQ"/>
        </w:rPr>
        <w:t>,</w:t>
      </w:r>
      <w:r w:rsidR="00A85CA8" w:rsidRPr="006668EB">
        <w:rPr>
          <w:rFonts w:cs="B Nazanin" w:hint="cs"/>
          <w:b/>
          <w:bCs/>
          <w:sz w:val="22"/>
          <w:szCs w:val="22"/>
          <w:rtl/>
          <w:lang w:bidi="fa-IR"/>
        </w:rPr>
        <w:t xml:space="preserve"> 1396</w:t>
      </w:r>
      <w:r w:rsidR="003D2277" w:rsidRPr="006668EB">
        <w:rPr>
          <w:rFonts w:cs="B Nazanin"/>
          <w:sz w:val="22"/>
          <w:szCs w:val="22"/>
          <w:rtl/>
        </w:rPr>
        <w:t>)</w:t>
      </w:r>
      <w:r w:rsidR="003D2277" w:rsidRPr="006668EB">
        <w:rPr>
          <w:rFonts w:ascii="INT" w:hAnsi="INT" w:cs="B Nazanin" w:hint="cs"/>
          <w:sz w:val="22"/>
          <w:szCs w:val="22"/>
          <w:rtl/>
        </w:rPr>
        <w:t xml:space="preserve"> </w:t>
      </w:r>
      <w:r w:rsidR="003D2277" w:rsidRPr="006668EB">
        <w:rPr>
          <w:rFonts w:ascii="INT" w:hAnsi="INT" w:cs="B Nazanin" w:hint="cs"/>
          <w:sz w:val="22"/>
          <w:szCs w:val="22"/>
          <w:rtl/>
          <w:lang w:bidi="fa-IR"/>
        </w:rPr>
        <w:t xml:space="preserve"> معماری هر دوی این بناها به شیوه ی التقاطی بوده </w:t>
      </w:r>
      <w:r w:rsidR="003D2277" w:rsidRPr="006668EB">
        <w:rPr>
          <w:rFonts w:ascii="INT" w:hAnsi="INT" w:cs="B Nazanin"/>
          <w:sz w:val="22"/>
          <w:szCs w:val="22"/>
          <w:lang w:bidi="ar-IQ"/>
        </w:rPr>
        <w:t>,</w:t>
      </w:r>
      <w:r w:rsidR="00A55CCF" w:rsidRPr="006668EB">
        <w:rPr>
          <w:rFonts w:ascii="INT" w:hAnsi="INT" w:cs="B Nazanin" w:hint="cs"/>
          <w:sz w:val="22"/>
          <w:szCs w:val="22"/>
          <w:rtl/>
          <w:lang w:bidi="ar-IQ"/>
        </w:rPr>
        <w:t xml:space="preserve"> به نظر میرسد</w:t>
      </w:r>
      <w:r w:rsidR="003D2277" w:rsidRPr="006668EB">
        <w:rPr>
          <w:rFonts w:ascii="INT" w:hAnsi="INT" w:cs="B Nazanin" w:hint="cs"/>
          <w:sz w:val="22"/>
          <w:szCs w:val="22"/>
          <w:rtl/>
          <w:lang w:bidi="fa-IR"/>
        </w:rPr>
        <w:t xml:space="preserve"> تزئینات</w:t>
      </w:r>
      <w:r w:rsidR="00A55CCF" w:rsidRPr="006668EB">
        <w:rPr>
          <w:rFonts w:ascii="INT" w:hAnsi="INT" w:cs="B Nazanin" w:hint="cs"/>
          <w:sz w:val="22"/>
          <w:szCs w:val="22"/>
          <w:rtl/>
          <w:lang w:bidi="fa-IR"/>
        </w:rPr>
        <w:t xml:space="preserve"> زیاد قاب پنجره ها</w:t>
      </w:r>
      <w:r w:rsidR="003D2277" w:rsidRPr="006668EB">
        <w:rPr>
          <w:rFonts w:ascii="INT" w:hAnsi="INT" w:cs="B Nazanin" w:hint="cs"/>
          <w:sz w:val="22"/>
          <w:szCs w:val="22"/>
          <w:rtl/>
          <w:lang w:bidi="fa-IR"/>
        </w:rPr>
        <w:t xml:space="preserve"> و گچ بری های نمای بیرونی و آیینه کار</w:t>
      </w:r>
      <w:r w:rsidR="00A55CCF" w:rsidRPr="006668EB">
        <w:rPr>
          <w:rFonts w:ascii="INT" w:hAnsi="INT" w:cs="B Nazanin" w:hint="cs"/>
          <w:sz w:val="22"/>
          <w:szCs w:val="22"/>
          <w:rtl/>
          <w:lang w:bidi="fa-IR"/>
        </w:rPr>
        <w:t>ی ها و منبت کاری های فضای درونی نشان از هنر سنتی ایرانی داشته</w:t>
      </w:r>
      <w:r w:rsidR="005B4332" w:rsidRPr="006668EB">
        <w:rPr>
          <w:rFonts w:ascii="INT" w:hAnsi="INT" w:cs="B Nazanin" w:hint="cs"/>
          <w:sz w:val="22"/>
          <w:szCs w:val="22"/>
          <w:rtl/>
          <w:lang w:bidi="fa-IR"/>
        </w:rPr>
        <w:t xml:space="preserve"> که به نظر میرسد برخی از نقوش با طرح های اروپایی تلفیق شده است.</w:t>
      </w:r>
      <w:r w:rsidR="003D2277" w:rsidRPr="006668EB">
        <w:rPr>
          <w:rFonts w:ascii="INT" w:hAnsi="INT" w:cs="B Nazanin" w:hint="cs"/>
          <w:sz w:val="22"/>
          <w:szCs w:val="22"/>
          <w:rtl/>
          <w:lang w:bidi="fa-IR"/>
        </w:rPr>
        <w:t xml:space="preserve">. همچنین ایوانی در طبقه ی دوم </w:t>
      </w:r>
      <w:r w:rsidR="00A55CCF" w:rsidRPr="006668EB">
        <w:rPr>
          <w:rFonts w:ascii="INT" w:hAnsi="INT" w:cs="B Nazanin" w:hint="cs"/>
          <w:sz w:val="22"/>
          <w:szCs w:val="22"/>
          <w:rtl/>
          <w:lang w:bidi="fa-IR"/>
        </w:rPr>
        <w:t xml:space="preserve">(از عناصر معماری سبک قاجار) </w:t>
      </w:r>
      <w:r w:rsidR="003D2277" w:rsidRPr="006668EB">
        <w:rPr>
          <w:rFonts w:ascii="INT" w:hAnsi="INT" w:cs="B Nazanin" w:hint="cs"/>
          <w:sz w:val="22"/>
          <w:szCs w:val="22"/>
          <w:rtl/>
          <w:lang w:bidi="fa-IR"/>
        </w:rPr>
        <w:t xml:space="preserve">و بالای ورودی ساختمان محل کار وی ساخته شده که </w:t>
      </w:r>
      <w:r w:rsidR="00A55CCF" w:rsidRPr="006668EB">
        <w:rPr>
          <w:rFonts w:ascii="INT" w:hAnsi="INT" w:cs="B Nazanin" w:hint="cs"/>
          <w:sz w:val="22"/>
          <w:szCs w:val="22"/>
          <w:rtl/>
          <w:lang w:bidi="fa-IR"/>
        </w:rPr>
        <w:t xml:space="preserve">رو </w:t>
      </w:r>
      <w:r w:rsidR="003D2277" w:rsidRPr="006668EB">
        <w:rPr>
          <w:rFonts w:ascii="INT" w:hAnsi="INT" w:cs="B Nazanin" w:hint="cs"/>
          <w:sz w:val="22"/>
          <w:szCs w:val="22"/>
          <w:rtl/>
          <w:lang w:bidi="fa-IR"/>
        </w:rPr>
        <w:t xml:space="preserve">به باغ </w:t>
      </w:r>
      <w:r w:rsidR="00A55CCF" w:rsidRPr="006668EB">
        <w:rPr>
          <w:rFonts w:ascii="INT" w:hAnsi="INT" w:cs="B Nazanin" w:hint="cs"/>
          <w:sz w:val="22"/>
          <w:szCs w:val="22"/>
          <w:rtl/>
          <w:lang w:bidi="ar-IQ"/>
        </w:rPr>
        <w:t>و</w:t>
      </w:r>
      <w:r w:rsidR="003D2277" w:rsidRPr="006668EB">
        <w:rPr>
          <w:rFonts w:ascii="INT" w:hAnsi="INT" w:cs="B Nazanin" w:hint="cs"/>
          <w:sz w:val="22"/>
          <w:szCs w:val="22"/>
          <w:rtl/>
          <w:lang w:bidi="fa-IR"/>
        </w:rPr>
        <w:t xml:space="preserve"> دروازه ی </w:t>
      </w:r>
      <w:r w:rsidR="00A55CCF" w:rsidRPr="006668EB">
        <w:rPr>
          <w:rFonts w:ascii="INT" w:hAnsi="INT" w:cs="B Nazanin" w:hint="cs"/>
          <w:sz w:val="22"/>
          <w:szCs w:val="22"/>
          <w:rtl/>
          <w:lang w:bidi="fa-IR"/>
        </w:rPr>
        <w:t>آن در خیابان قوام السلطنه است که نشان میدهد ورودی باغ در آن زمان نیز از این خیابان بوده است.</w:t>
      </w:r>
      <w:r w:rsidR="00005C20" w:rsidRPr="006668EB">
        <w:rPr>
          <w:rFonts w:ascii="INT" w:hAnsi="INT" w:cs="B Nazanin" w:hint="cs"/>
          <w:sz w:val="22"/>
          <w:szCs w:val="22"/>
          <w:rtl/>
          <w:lang w:bidi="fa-IR"/>
        </w:rPr>
        <w:t xml:space="preserve"> </w:t>
      </w:r>
    </w:p>
    <w:p w:rsidR="00A55CCF" w:rsidRPr="00761551" w:rsidRDefault="00333EC2" w:rsidP="00761551">
      <w:pPr>
        <w:pStyle w:val="pedit"/>
        <w:bidi/>
        <w:spacing w:before="240" w:after="240" w:line="360" w:lineRule="auto"/>
        <w:jc w:val="center"/>
        <w:rPr>
          <w:rFonts w:ascii="INT" w:hAnsi="INT" w:cs="B Nazanin"/>
          <w:color w:val="484848"/>
          <w:sz w:val="22"/>
          <w:szCs w:val="22"/>
          <w:rtl/>
          <w:lang w:bidi="fa-IR"/>
        </w:rPr>
      </w:pPr>
      <w:r w:rsidRPr="00761551">
        <w:rPr>
          <w:rFonts w:ascii="INT" w:hAnsi="INT" w:cs="B Nazanin"/>
          <w:noProof/>
          <w:color w:val="484848"/>
          <w:sz w:val="22"/>
          <w:szCs w:val="22"/>
          <w:rtl/>
          <w:lang w:bidi="fa-IR"/>
        </w:rPr>
        <w:drawing>
          <wp:inline distT="0" distB="0" distL="0" distR="0" wp14:anchorId="3E646E0E" wp14:editId="2DDEE88D">
            <wp:extent cx="4732400" cy="3114326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قوام.jpg"/>
                    <pic:cNvPicPr/>
                  </pic:nvPicPr>
                  <pic:blipFill rotWithShape="1"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380" r="-736" b="5474"/>
                    <a:stretch/>
                  </pic:blipFill>
                  <pic:spPr bwMode="auto">
                    <a:xfrm>
                      <a:off x="0" y="0"/>
                      <a:ext cx="4745606" cy="312301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55CCF" w:rsidRPr="00761551" w:rsidRDefault="009D2773" w:rsidP="009D2773">
      <w:pPr>
        <w:pStyle w:val="pedit"/>
        <w:bidi/>
        <w:spacing w:before="240" w:after="240" w:line="360" w:lineRule="auto"/>
        <w:ind w:left="996" w:right="993"/>
        <w:jc w:val="center"/>
        <w:rPr>
          <w:rFonts w:ascii="INT" w:hAnsi="INT" w:cs="B Nazanin"/>
          <w:color w:val="484848"/>
          <w:sz w:val="22"/>
          <w:szCs w:val="22"/>
          <w:rtl/>
          <w:lang w:bidi="fa-IR"/>
        </w:rPr>
      </w:pPr>
      <w:r>
        <w:rPr>
          <w:rFonts w:ascii="INT" w:hAnsi="INT" w:cs="B Nazanin" w:hint="cs"/>
          <w:color w:val="484848"/>
          <w:sz w:val="22"/>
          <w:szCs w:val="22"/>
          <w:rtl/>
          <w:lang w:bidi="fa-IR"/>
        </w:rPr>
        <w:t xml:space="preserve">عکس 9 </w:t>
      </w:r>
      <w:r w:rsidR="00777047" w:rsidRPr="00761551">
        <w:rPr>
          <w:rFonts w:ascii="INT" w:hAnsi="INT" w:cs="B Nazanin" w:hint="cs"/>
          <w:color w:val="484848"/>
          <w:sz w:val="22"/>
          <w:szCs w:val="22"/>
          <w:rtl/>
          <w:lang w:bidi="fa-IR"/>
        </w:rPr>
        <w:t xml:space="preserve">: </w:t>
      </w:r>
      <w:r w:rsidR="00333EC2" w:rsidRPr="00761551">
        <w:rPr>
          <w:rFonts w:ascii="INT" w:hAnsi="INT" w:cs="B Nazanin" w:hint="cs"/>
          <w:color w:val="484848"/>
          <w:sz w:val="22"/>
          <w:szCs w:val="22"/>
          <w:rtl/>
          <w:lang w:bidi="fa-IR"/>
        </w:rPr>
        <w:t>دفتر کار قوام السلطنه- قوام هنگام سوار شدن بر خودروی درباری</w:t>
      </w:r>
      <w:r w:rsidR="00777047" w:rsidRPr="00761551">
        <w:rPr>
          <w:rFonts w:ascii="INT" w:hAnsi="INT" w:cs="B Nazanin" w:hint="cs"/>
          <w:color w:val="484848"/>
          <w:sz w:val="22"/>
          <w:szCs w:val="22"/>
          <w:rtl/>
          <w:lang w:bidi="fa-IR"/>
        </w:rPr>
        <w:t xml:space="preserve"> </w:t>
      </w:r>
      <w:r w:rsidR="00777047" w:rsidRPr="00761551">
        <w:rPr>
          <w:rFonts w:ascii="INT" w:hAnsi="INT" w:cs="B Nazanin"/>
          <w:color w:val="484848"/>
          <w:sz w:val="22"/>
          <w:szCs w:val="22"/>
          <w:lang w:bidi="ar-IQ"/>
        </w:rPr>
        <w:t>,</w:t>
      </w:r>
      <w:r w:rsidR="00777047" w:rsidRPr="00761551">
        <w:rPr>
          <w:rFonts w:ascii="INT" w:hAnsi="INT" w:cs="B Nazanin" w:hint="cs"/>
          <w:color w:val="484848"/>
          <w:sz w:val="22"/>
          <w:szCs w:val="22"/>
          <w:rtl/>
          <w:lang w:bidi="fa-IR"/>
        </w:rPr>
        <w:t xml:space="preserve"> وضعیت ساختمان پس از مرمت دو سال پیش به همین شکل حفظ شده است</w:t>
      </w:r>
    </w:p>
    <w:p w:rsidR="005B4332" w:rsidRPr="00761551" w:rsidRDefault="00C37501" w:rsidP="00761551">
      <w:pPr>
        <w:pStyle w:val="pedit"/>
        <w:bidi/>
        <w:spacing w:before="240" w:after="240" w:line="360" w:lineRule="auto"/>
        <w:jc w:val="center"/>
        <w:rPr>
          <w:rFonts w:ascii="INT" w:hAnsi="INT" w:cs="B Nazanin"/>
          <w:color w:val="484848"/>
          <w:sz w:val="22"/>
          <w:szCs w:val="22"/>
          <w:rtl/>
          <w:lang w:bidi="fa-IR"/>
        </w:rPr>
      </w:pPr>
      <w:hyperlink r:id="rId19" w:history="1">
        <w:r w:rsidR="0062254A" w:rsidRPr="00761551">
          <w:rPr>
            <w:rStyle w:val="Hyperlink"/>
            <w:rFonts w:ascii="INT" w:hAnsi="INT" w:cs="B Nazanin"/>
            <w:sz w:val="22"/>
            <w:szCs w:val="22"/>
            <w:lang w:bidi="fa-IR"/>
          </w:rPr>
          <w:t>https://www.karnaval.ir/attraction/abgineh-museum-of-tehran</w:t>
        </w:r>
      </w:hyperlink>
    </w:p>
    <w:p w:rsidR="0062254A" w:rsidRPr="00761551" w:rsidRDefault="0062254A" w:rsidP="00761551">
      <w:pPr>
        <w:pStyle w:val="pedit"/>
        <w:bidi/>
        <w:spacing w:before="240" w:after="240" w:line="360" w:lineRule="auto"/>
        <w:rPr>
          <w:rFonts w:cs="B Nazanin"/>
          <w:sz w:val="22"/>
          <w:szCs w:val="22"/>
          <w:lang w:bidi="fa-IR"/>
        </w:rPr>
      </w:pPr>
    </w:p>
    <w:p w:rsidR="00A55CCF" w:rsidRPr="00761551" w:rsidRDefault="009D2773" w:rsidP="00761551">
      <w:pPr>
        <w:pStyle w:val="pedit"/>
        <w:bidi/>
        <w:spacing w:before="240" w:after="240" w:line="360" w:lineRule="auto"/>
        <w:rPr>
          <w:rFonts w:cs="B Nazanin"/>
          <w:b/>
          <w:bCs/>
          <w:sz w:val="22"/>
          <w:szCs w:val="22"/>
          <w:rtl/>
          <w:lang w:bidi="fa-IR"/>
        </w:rPr>
      </w:pPr>
      <w:r>
        <w:rPr>
          <w:rFonts w:cs="B Nazanin" w:hint="cs"/>
          <w:b/>
          <w:bCs/>
          <w:sz w:val="22"/>
          <w:szCs w:val="22"/>
          <w:rtl/>
          <w:lang w:bidi="fa-IR"/>
        </w:rPr>
        <w:t xml:space="preserve">سی تیر دوره </w:t>
      </w:r>
      <w:r w:rsidR="00412C8C" w:rsidRPr="00761551">
        <w:rPr>
          <w:rFonts w:cs="B Nazanin" w:hint="cs"/>
          <w:b/>
          <w:bCs/>
          <w:sz w:val="22"/>
          <w:szCs w:val="22"/>
          <w:rtl/>
          <w:lang w:bidi="fa-IR"/>
        </w:rPr>
        <w:t xml:space="preserve">پهلوی </w:t>
      </w:r>
    </w:p>
    <w:p w:rsidR="009D2773" w:rsidRDefault="00412C8C" w:rsidP="009D2773">
      <w:pPr>
        <w:pStyle w:val="pedit"/>
        <w:bidi/>
        <w:spacing w:before="240" w:after="240" w:line="360" w:lineRule="auto"/>
        <w:rPr>
          <w:rFonts w:cs="B Nazanin"/>
          <w:sz w:val="22"/>
          <w:szCs w:val="22"/>
          <w:rtl/>
          <w:lang w:bidi="fa-IR"/>
        </w:rPr>
      </w:pPr>
      <w:r w:rsidRPr="00761551">
        <w:rPr>
          <w:rFonts w:cs="B Nazanin" w:hint="cs"/>
          <w:sz w:val="22"/>
          <w:szCs w:val="22"/>
          <w:rtl/>
          <w:lang w:bidi="fa-IR"/>
        </w:rPr>
        <w:t xml:space="preserve">در </w:t>
      </w:r>
      <w:r w:rsidR="009D2773">
        <w:rPr>
          <w:rFonts w:cs="B Nazanin" w:hint="cs"/>
          <w:sz w:val="22"/>
          <w:szCs w:val="22"/>
          <w:rtl/>
          <w:lang w:bidi="fa-IR"/>
        </w:rPr>
        <w:t xml:space="preserve">این دوره محله ی دولت </w:t>
      </w:r>
      <w:r w:rsidRPr="00761551">
        <w:rPr>
          <w:rFonts w:cs="B Nazanin" w:hint="cs"/>
          <w:sz w:val="22"/>
          <w:szCs w:val="22"/>
          <w:rtl/>
          <w:lang w:bidi="fa-IR"/>
        </w:rPr>
        <w:t xml:space="preserve"> فضاهای تفریحی همچون کافه و رستوران ها را در خود جای داده بود . در سال های 1310کم کم به واسطه ی حضور این عناصر در شهر </w:t>
      </w:r>
      <w:r w:rsidRPr="00761551">
        <w:rPr>
          <w:rFonts w:cs="B Nazanin"/>
          <w:sz w:val="22"/>
          <w:szCs w:val="22"/>
          <w:lang w:bidi="ar-IQ"/>
        </w:rPr>
        <w:t>,</w:t>
      </w:r>
      <w:r w:rsidRPr="00761551">
        <w:rPr>
          <w:rFonts w:cs="B Nazanin" w:hint="cs"/>
          <w:sz w:val="22"/>
          <w:szCs w:val="22"/>
          <w:rtl/>
          <w:lang w:bidi="fa-IR"/>
        </w:rPr>
        <w:t xml:space="preserve"> نوع تفریحات و حتی آداب غذا خوردن مردم تغییر کرد.(</w:t>
      </w:r>
      <w:r w:rsidRPr="00761551">
        <w:rPr>
          <w:rFonts w:cs="B Nazanin"/>
          <w:sz w:val="22"/>
          <w:szCs w:val="22"/>
          <w:rtl/>
        </w:rPr>
        <w:t xml:space="preserve"> </w:t>
      </w:r>
      <w:r w:rsidRPr="00761551">
        <w:rPr>
          <w:rFonts w:cs="B Nazanin"/>
          <w:sz w:val="22"/>
          <w:szCs w:val="22"/>
          <w:rtl/>
          <w:lang w:bidi="fa-IR"/>
        </w:rPr>
        <w:t>خبرگزار</w:t>
      </w:r>
      <w:r w:rsidRPr="00761551">
        <w:rPr>
          <w:rFonts w:cs="B Nazanin" w:hint="cs"/>
          <w:sz w:val="22"/>
          <w:szCs w:val="22"/>
          <w:rtl/>
          <w:lang w:bidi="fa-IR"/>
        </w:rPr>
        <w:t>ی</w:t>
      </w:r>
      <w:r w:rsidRPr="00761551">
        <w:rPr>
          <w:rFonts w:cs="B Nazanin"/>
          <w:sz w:val="22"/>
          <w:szCs w:val="22"/>
          <w:rtl/>
          <w:lang w:bidi="fa-IR"/>
        </w:rPr>
        <w:t xml:space="preserve"> ا</w:t>
      </w:r>
      <w:r w:rsidRPr="00761551">
        <w:rPr>
          <w:rFonts w:cs="B Nazanin" w:hint="cs"/>
          <w:sz w:val="22"/>
          <w:szCs w:val="22"/>
          <w:rtl/>
          <w:lang w:bidi="fa-IR"/>
        </w:rPr>
        <w:t>یرنا،</w:t>
      </w:r>
      <w:r w:rsidRPr="00761551">
        <w:rPr>
          <w:rFonts w:cs="B Nazanin"/>
          <w:sz w:val="22"/>
          <w:szCs w:val="22"/>
          <w:rtl/>
          <w:lang w:bidi="fa-IR"/>
        </w:rPr>
        <w:t xml:space="preserve"> 1392</w:t>
      </w:r>
      <w:r w:rsidRPr="00761551">
        <w:rPr>
          <w:rFonts w:cs="B Nazanin" w:hint="cs"/>
          <w:sz w:val="22"/>
          <w:szCs w:val="22"/>
          <w:rtl/>
          <w:lang w:bidi="fa-IR"/>
        </w:rPr>
        <w:t xml:space="preserve"> )</w:t>
      </w:r>
      <w:r w:rsidR="00D101C4" w:rsidRPr="00761551">
        <w:rPr>
          <w:rFonts w:cs="B Nazanin" w:hint="cs"/>
          <w:sz w:val="22"/>
          <w:szCs w:val="22"/>
          <w:rtl/>
          <w:lang w:bidi="fa-IR"/>
        </w:rPr>
        <w:t xml:space="preserve"> </w:t>
      </w:r>
      <w:r w:rsidR="009D2773">
        <w:rPr>
          <w:rFonts w:cs="B Nazanin" w:hint="cs"/>
          <w:sz w:val="22"/>
          <w:szCs w:val="22"/>
          <w:rtl/>
          <w:lang w:bidi="fa-IR"/>
        </w:rPr>
        <w:t>یکی از نمونه های معروف آن کافه گل رضاییه است که به گفته ی خود اهالی کافه</w:t>
      </w:r>
      <w:r w:rsidR="009D2773">
        <w:rPr>
          <w:rFonts w:cs="B Nazanin"/>
          <w:sz w:val="22"/>
          <w:szCs w:val="22"/>
          <w:lang w:bidi="ar-IQ"/>
        </w:rPr>
        <w:t xml:space="preserve">, </w:t>
      </w:r>
      <w:r w:rsidR="009D2773">
        <w:rPr>
          <w:rFonts w:cs="B Nazanin" w:hint="cs"/>
          <w:sz w:val="22"/>
          <w:szCs w:val="22"/>
          <w:rtl/>
          <w:lang w:bidi="fa-IR"/>
        </w:rPr>
        <w:t xml:space="preserve"> هم زمان با کافه نادری کارش را شروع کرده میزبان نویسندگان بزرگی بوده است. </w:t>
      </w:r>
    </w:p>
    <w:p w:rsidR="009D2773" w:rsidRDefault="009D2773" w:rsidP="009D2773">
      <w:pPr>
        <w:pStyle w:val="pedit"/>
        <w:bidi/>
        <w:spacing w:before="240" w:after="240" w:line="360" w:lineRule="auto"/>
        <w:ind w:left="-279"/>
        <w:jc w:val="center"/>
        <w:rPr>
          <w:rFonts w:cs="B Nazanin"/>
          <w:sz w:val="22"/>
          <w:szCs w:val="22"/>
          <w:rtl/>
          <w:lang w:bidi="fa-IR"/>
        </w:rPr>
      </w:pPr>
      <w:r>
        <w:rPr>
          <w:rFonts w:cs="B Nazanin" w:hint="cs"/>
          <w:noProof/>
          <w:sz w:val="22"/>
          <w:szCs w:val="22"/>
          <w:rtl/>
          <w:lang w:bidi="fa-IR"/>
        </w:rPr>
        <w:drawing>
          <wp:inline distT="0" distB="0" distL="0" distR="0">
            <wp:extent cx="5154044" cy="3432725"/>
            <wp:effectExtent l="0" t="0" r="8890" b="0"/>
            <wp:docPr id="53" name="Picture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" name="photo_2019-01-25_08-24-24.jpg"/>
                    <pic:cNvPicPr/>
                  </pic:nvPicPr>
                  <pic:blipFill>
                    <a:blip r:embed="rId20">
                      <a:extLst>
                        <a:ext uri="{BEBA8EAE-BF5A-486C-A8C5-ECC9F3942E4B}">
                          <a14:imgProps xmlns:a14="http://schemas.microsoft.com/office/drawing/2010/main">
                            <a14:imgLayer r:embed="rId21">
                              <a14:imgEffect>
                                <a14:brightnessContrast brigh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60755" cy="34371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D2773" w:rsidRDefault="009D2773" w:rsidP="009D2773">
      <w:pPr>
        <w:pStyle w:val="pedit"/>
        <w:bidi/>
        <w:spacing w:before="240" w:after="240" w:line="360" w:lineRule="auto"/>
        <w:ind w:hanging="138"/>
        <w:jc w:val="center"/>
        <w:rPr>
          <w:rFonts w:cs="B Nazanin"/>
          <w:sz w:val="22"/>
          <w:szCs w:val="22"/>
          <w:rtl/>
          <w:lang w:bidi="fa-IR"/>
        </w:rPr>
      </w:pPr>
      <w:r>
        <w:rPr>
          <w:rFonts w:cs="B Nazanin" w:hint="cs"/>
          <w:sz w:val="22"/>
          <w:szCs w:val="22"/>
          <w:rtl/>
          <w:lang w:bidi="fa-IR"/>
        </w:rPr>
        <w:t>عکس 10: سال تاسیس طبق سردر کافه(1931) کافه ای کوچک با جو صمیمی رو به روی بنیاد سینمایی فارابی (خانه احمد قوام)</w:t>
      </w:r>
    </w:p>
    <w:p w:rsidR="00412C8C" w:rsidRPr="00761551" w:rsidRDefault="00D101C4" w:rsidP="00CC50F0">
      <w:pPr>
        <w:pStyle w:val="pedit"/>
        <w:bidi/>
        <w:spacing w:before="240" w:after="240" w:line="360" w:lineRule="auto"/>
        <w:rPr>
          <w:rFonts w:ascii="Arial" w:hAnsi="Arial" w:cs="B Nazanin"/>
          <w:color w:val="000000"/>
          <w:sz w:val="22"/>
          <w:szCs w:val="22"/>
          <w:rtl/>
        </w:rPr>
      </w:pPr>
      <w:r w:rsidRPr="00761551">
        <w:rPr>
          <w:rFonts w:cs="B Nazanin" w:hint="cs"/>
          <w:sz w:val="22"/>
          <w:szCs w:val="22"/>
          <w:rtl/>
          <w:lang w:bidi="fa-IR"/>
        </w:rPr>
        <w:t xml:space="preserve">همچنین از دیگر تغییرات این خیابان ساخته شدن موزه ی ایران باستان در سال 1314 است. آندره گدار </w:t>
      </w:r>
      <w:r w:rsidRPr="00761551">
        <w:rPr>
          <w:rFonts w:cs="B Nazanin"/>
          <w:sz w:val="22"/>
          <w:szCs w:val="22"/>
          <w:lang w:bidi="fa-IR"/>
        </w:rPr>
        <w:t>,</w:t>
      </w:r>
      <w:r w:rsidRPr="00761551">
        <w:rPr>
          <w:rFonts w:cs="B Nazanin" w:hint="cs"/>
          <w:sz w:val="22"/>
          <w:szCs w:val="22"/>
          <w:rtl/>
          <w:lang w:bidi="fa-IR"/>
        </w:rPr>
        <w:t xml:space="preserve"> معمار فرانسوی </w:t>
      </w:r>
      <w:r w:rsidRPr="00761551">
        <w:rPr>
          <w:rFonts w:cs="B Nazanin"/>
          <w:sz w:val="22"/>
          <w:szCs w:val="22"/>
          <w:lang w:bidi="fa-IR"/>
        </w:rPr>
        <w:t>,</w:t>
      </w:r>
      <w:r w:rsidRPr="00761551">
        <w:rPr>
          <w:rFonts w:cs="B Nazanin" w:hint="cs"/>
          <w:sz w:val="22"/>
          <w:szCs w:val="22"/>
          <w:rtl/>
          <w:lang w:bidi="fa-IR"/>
        </w:rPr>
        <w:t xml:space="preserve"> با همکاری ماکسیم سیرو این بنا را طراحی کرده و در آن از معماری ملی که یکی از چهار شیوه ی رایج در عصر تجددگرایانه پهلوی بود </w:t>
      </w:r>
      <w:r w:rsidR="00B9436C" w:rsidRPr="00761551">
        <w:rPr>
          <w:rFonts w:cs="B Nazanin" w:hint="cs"/>
          <w:sz w:val="22"/>
          <w:szCs w:val="22"/>
          <w:rtl/>
          <w:lang w:bidi="fa-IR"/>
        </w:rPr>
        <w:t>استفاده شد.</w:t>
      </w:r>
      <w:r w:rsidR="00B9436C" w:rsidRPr="00761551">
        <w:rPr>
          <w:rFonts w:ascii="Arial" w:hAnsi="Arial" w:cs="B Nazanin"/>
          <w:color w:val="000000"/>
          <w:sz w:val="22"/>
          <w:szCs w:val="22"/>
          <w:rtl/>
        </w:rPr>
        <w:t xml:space="preserve"> معماری این بنا از طاق کسرا در تیسفون یکی از معدود بناهای به جا مانده از عهد ساسانیان الهام گرفته شده است. </w:t>
      </w:r>
      <w:r w:rsidR="00B9436C" w:rsidRPr="00761551">
        <w:rPr>
          <w:rFonts w:ascii="Arial" w:hAnsi="Arial" w:cs="B Nazanin" w:hint="cs"/>
          <w:color w:val="000000"/>
          <w:sz w:val="22"/>
          <w:szCs w:val="22"/>
          <w:rtl/>
        </w:rPr>
        <w:t>"</w:t>
      </w:r>
      <w:r w:rsidR="00B9436C" w:rsidRPr="00761551">
        <w:rPr>
          <w:rFonts w:ascii="Arial" w:hAnsi="Arial" w:cs="B Nazanin"/>
          <w:color w:val="000000"/>
          <w:sz w:val="22"/>
          <w:szCs w:val="22"/>
          <w:rtl/>
        </w:rPr>
        <w:t>نمای این بنا از نظر اندازه و تقسیم بندی سه گانه بسیار شبیه طاق کسرا است. آندره گدار با کاربرد طاق آجری وسیع و ستون های گرد برای ورودی اصلی آن را مانند طاق کسرا درآورده است.</w:t>
      </w:r>
      <w:r w:rsidR="00B9436C" w:rsidRPr="00761551">
        <w:rPr>
          <w:rFonts w:ascii="Arial" w:hAnsi="Arial" w:cs="B Nazanin" w:hint="cs"/>
          <w:color w:val="000000"/>
          <w:sz w:val="22"/>
          <w:szCs w:val="22"/>
          <w:rtl/>
        </w:rPr>
        <w:t>"(</w:t>
      </w:r>
      <w:r w:rsidR="00CC50F0" w:rsidRPr="00CC50F0">
        <w:rPr>
          <w:rtl/>
        </w:rPr>
        <w:t xml:space="preserve"> </w:t>
      </w:r>
      <w:r w:rsidR="00CC50F0" w:rsidRPr="00CC50F0">
        <w:rPr>
          <w:rFonts w:ascii="Arial" w:hAnsi="Arial" w:cs="B Nazanin"/>
          <w:color w:val="000000"/>
          <w:sz w:val="22"/>
          <w:szCs w:val="22"/>
          <w:rtl/>
        </w:rPr>
        <w:t>عدل,شهر</w:t>
      </w:r>
      <w:r w:rsidR="00CC50F0" w:rsidRPr="00CC50F0">
        <w:rPr>
          <w:rFonts w:ascii="Arial" w:hAnsi="Arial" w:cs="B Nazanin" w:hint="cs"/>
          <w:color w:val="000000"/>
          <w:sz w:val="22"/>
          <w:szCs w:val="22"/>
          <w:rtl/>
        </w:rPr>
        <w:t>یار</w:t>
      </w:r>
      <w:r w:rsidR="00CC50F0" w:rsidRPr="00CC50F0">
        <w:rPr>
          <w:rFonts w:ascii="Arial" w:hAnsi="Arial" w:cs="B Nazanin"/>
          <w:color w:val="000000"/>
          <w:sz w:val="22"/>
          <w:szCs w:val="22"/>
          <w:rtl/>
        </w:rPr>
        <w:t xml:space="preserve"> و اورکاد, برنار,1375,ص.114</w:t>
      </w:r>
      <w:r w:rsidR="00B9436C" w:rsidRPr="00761551">
        <w:rPr>
          <w:rFonts w:ascii="Arial" w:hAnsi="Arial" w:cs="B Nazanin" w:hint="cs"/>
          <w:color w:val="000000"/>
          <w:sz w:val="22"/>
          <w:szCs w:val="22"/>
          <w:rtl/>
          <w:lang w:bidi="fa-IR"/>
        </w:rPr>
        <w:t>)</w:t>
      </w:r>
      <w:r w:rsidR="00B9436C" w:rsidRPr="00761551">
        <w:rPr>
          <w:rFonts w:ascii="Arial" w:hAnsi="Arial" w:cs="B Nazanin" w:hint="cs"/>
          <w:color w:val="000000"/>
          <w:sz w:val="22"/>
          <w:szCs w:val="22"/>
          <w:rtl/>
        </w:rPr>
        <w:t xml:space="preserve"> احتمالا این الهام از گذشته به واسطه ی کاربری موزه و اشاره ای به اشیا قدیمی درون آن است. </w:t>
      </w:r>
    </w:p>
    <w:p w:rsidR="00AA3A03" w:rsidRPr="00761551" w:rsidRDefault="00AA3A03" w:rsidP="00761551">
      <w:pPr>
        <w:pStyle w:val="pedit"/>
        <w:bidi/>
        <w:spacing w:before="240" w:after="240" w:line="360" w:lineRule="auto"/>
        <w:jc w:val="center"/>
        <w:rPr>
          <w:rFonts w:cs="B Nazanin"/>
          <w:sz w:val="22"/>
          <w:szCs w:val="22"/>
          <w:rtl/>
          <w:lang w:bidi="fa-IR"/>
        </w:rPr>
      </w:pPr>
      <w:r w:rsidRPr="00761551">
        <w:rPr>
          <w:rFonts w:cs="B Nazanin" w:hint="cs"/>
          <w:noProof/>
          <w:sz w:val="22"/>
          <w:szCs w:val="22"/>
          <w:rtl/>
          <w:lang w:bidi="fa-IR"/>
        </w:rPr>
        <w:lastRenderedPageBreak/>
        <w:drawing>
          <wp:inline distT="0" distB="0" distL="0" distR="0" wp14:anchorId="5B8C3E6A" wp14:editId="2E435681">
            <wp:extent cx="4522014" cy="3210825"/>
            <wp:effectExtent l="0" t="0" r="0" b="889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ایران باستان.jpg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41313" cy="32245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84E63" w:rsidRPr="00761551" w:rsidRDefault="00406CC3" w:rsidP="00761551">
      <w:pPr>
        <w:pStyle w:val="pedit"/>
        <w:tabs>
          <w:tab w:val="left" w:pos="1991"/>
        </w:tabs>
        <w:bidi/>
        <w:spacing w:before="240" w:after="240" w:line="360" w:lineRule="auto"/>
        <w:jc w:val="center"/>
        <w:rPr>
          <w:rFonts w:cs="B Nazanin"/>
          <w:sz w:val="22"/>
          <w:szCs w:val="22"/>
          <w:lang w:bidi="ar-IQ"/>
        </w:rPr>
      </w:pPr>
      <w:r w:rsidRPr="00761551">
        <w:rPr>
          <w:rFonts w:cs="B Nazanin" w:hint="cs"/>
          <w:sz w:val="22"/>
          <w:szCs w:val="22"/>
          <w:rtl/>
          <w:lang w:bidi="fa-IR"/>
        </w:rPr>
        <w:t xml:space="preserve">عکس 6 : موزه ی ایران باستان-  امروزه محوطه ی جلوی موزه به عنوان فضای مکث طراحی شده است </w:t>
      </w:r>
      <w:hyperlink r:id="rId23" w:history="1">
        <w:r w:rsidRPr="00761551">
          <w:rPr>
            <w:rStyle w:val="Hyperlink"/>
            <w:rFonts w:cs="B Nazanin"/>
            <w:sz w:val="22"/>
            <w:szCs w:val="22"/>
            <w:lang w:bidi="ar-IQ"/>
          </w:rPr>
          <w:t>https://www.kojaro.com/2016/9/1/121619/national-museum-iran/</w:t>
        </w:r>
      </w:hyperlink>
    </w:p>
    <w:p w:rsidR="00C353B5" w:rsidRPr="00761551" w:rsidRDefault="00C353B5" w:rsidP="00761551">
      <w:pPr>
        <w:pStyle w:val="pedit"/>
        <w:tabs>
          <w:tab w:val="left" w:pos="1991"/>
        </w:tabs>
        <w:bidi/>
        <w:spacing w:before="240" w:after="240" w:line="360" w:lineRule="auto"/>
        <w:jc w:val="center"/>
        <w:rPr>
          <w:rFonts w:cs="B Nazanin"/>
          <w:sz w:val="22"/>
          <w:szCs w:val="22"/>
          <w:lang w:bidi="fa-IR"/>
        </w:rPr>
      </w:pPr>
      <w:r w:rsidRPr="00761551">
        <w:rPr>
          <w:rFonts w:cs="B Nazanin" w:hint="cs"/>
          <w:noProof/>
          <w:sz w:val="22"/>
          <w:szCs w:val="22"/>
          <w:lang w:bidi="fa-IR"/>
        </w:rPr>
        <w:drawing>
          <wp:inline distT="0" distB="0" distL="0" distR="0" wp14:anchorId="685A5F37" wp14:editId="6E039E57">
            <wp:extent cx="4579978" cy="3050383"/>
            <wp:effectExtent l="0" t="0" r="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photo_2019-01-25_08-24-32.jpg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99019" cy="30630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A3A03" w:rsidRPr="00761551" w:rsidRDefault="00584E63" w:rsidP="00CC50F0">
      <w:pPr>
        <w:pStyle w:val="pedit"/>
        <w:bidi/>
        <w:spacing w:before="240" w:after="240" w:line="360" w:lineRule="auto"/>
        <w:ind w:left="855" w:right="851"/>
        <w:jc w:val="center"/>
        <w:rPr>
          <w:rFonts w:cs="B Nazanin"/>
          <w:sz w:val="22"/>
          <w:szCs w:val="22"/>
          <w:lang w:bidi="fa-IR"/>
        </w:rPr>
      </w:pPr>
      <w:r w:rsidRPr="00761551">
        <w:rPr>
          <w:rFonts w:cs="B Nazanin" w:hint="cs"/>
          <w:sz w:val="22"/>
          <w:szCs w:val="22"/>
          <w:rtl/>
          <w:lang w:bidi="fa-IR"/>
        </w:rPr>
        <w:t xml:space="preserve">عکس </w:t>
      </w:r>
      <w:r w:rsidR="00406CC3" w:rsidRPr="00761551">
        <w:rPr>
          <w:rFonts w:cs="B Nazanin" w:hint="cs"/>
          <w:sz w:val="22"/>
          <w:szCs w:val="22"/>
          <w:rtl/>
          <w:lang w:bidi="fa-IR"/>
        </w:rPr>
        <w:t xml:space="preserve">7 </w:t>
      </w:r>
      <w:r w:rsidRPr="00761551">
        <w:rPr>
          <w:rFonts w:cs="B Nazanin" w:hint="cs"/>
          <w:sz w:val="22"/>
          <w:szCs w:val="22"/>
          <w:rtl/>
          <w:lang w:bidi="fa-IR"/>
        </w:rPr>
        <w:t xml:space="preserve">: موزه ایران باستان </w:t>
      </w:r>
      <w:r w:rsidRPr="00761551">
        <w:rPr>
          <w:rFonts w:ascii="Sakkal Majalla" w:hAnsi="Sakkal Majalla" w:cs="Sakkal Majalla" w:hint="cs"/>
          <w:sz w:val="22"/>
          <w:szCs w:val="22"/>
          <w:rtl/>
          <w:lang w:bidi="fa-IR"/>
        </w:rPr>
        <w:t>–</w:t>
      </w:r>
      <w:r w:rsidRPr="00761551">
        <w:rPr>
          <w:rFonts w:cs="B Nazanin" w:hint="cs"/>
          <w:sz w:val="22"/>
          <w:szCs w:val="22"/>
          <w:rtl/>
          <w:lang w:bidi="fa-IR"/>
        </w:rPr>
        <w:t xml:space="preserve"> عکس دقیقا از زاویه ی عکس</w:t>
      </w:r>
      <w:r w:rsidR="00CC50F0">
        <w:rPr>
          <w:rFonts w:cs="B Nazanin" w:hint="cs"/>
          <w:sz w:val="22"/>
          <w:szCs w:val="22"/>
          <w:rtl/>
          <w:lang w:bidi="fa-IR"/>
        </w:rPr>
        <w:t xml:space="preserve">6 </w:t>
      </w:r>
      <w:r w:rsidRPr="00761551">
        <w:rPr>
          <w:rFonts w:cs="B Nazanin" w:hint="cs"/>
          <w:sz w:val="22"/>
          <w:szCs w:val="22"/>
          <w:rtl/>
          <w:lang w:bidi="fa-IR"/>
        </w:rPr>
        <w:t>گرفته شده و فضای کنونی برای استراحت و نشستن افراد طراحی شده است.</w:t>
      </w:r>
    </w:p>
    <w:p w:rsidR="007F4B41" w:rsidRPr="00761551" w:rsidRDefault="007F4B41" w:rsidP="00761551">
      <w:pPr>
        <w:pStyle w:val="pedit"/>
        <w:bidi/>
        <w:spacing w:before="240" w:after="240" w:line="360" w:lineRule="auto"/>
        <w:rPr>
          <w:rFonts w:cs="B Nazanin"/>
          <w:sz w:val="22"/>
          <w:szCs w:val="22"/>
          <w:rtl/>
          <w:lang w:bidi="fa-IR"/>
        </w:rPr>
      </w:pPr>
    </w:p>
    <w:p w:rsidR="00444167" w:rsidRPr="00761551" w:rsidRDefault="00444167" w:rsidP="00761551">
      <w:pPr>
        <w:pStyle w:val="pedit"/>
        <w:bidi/>
        <w:spacing w:before="240" w:after="240" w:line="360" w:lineRule="auto"/>
        <w:rPr>
          <w:rFonts w:cs="B Nazanin"/>
          <w:b/>
          <w:bCs/>
          <w:sz w:val="22"/>
          <w:szCs w:val="22"/>
          <w:rtl/>
          <w:lang w:bidi="fa-IR"/>
        </w:rPr>
      </w:pPr>
      <w:r w:rsidRPr="00761551">
        <w:rPr>
          <w:rFonts w:cs="B Nazanin" w:hint="cs"/>
          <w:sz w:val="22"/>
          <w:szCs w:val="22"/>
          <w:rtl/>
        </w:rPr>
        <w:lastRenderedPageBreak/>
        <w:t>مد</w:t>
      </w:r>
      <w:r w:rsidR="0088170E" w:rsidRPr="00761551">
        <w:rPr>
          <w:rFonts w:cs="B Nazanin" w:hint="cs"/>
          <w:b/>
          <w:bCs/>
          <w:sz w:val="22"/>
          <w:szCs w:val="22"/>
          <w:rtl/>
          <w:lang w:bidi="fa-IR"/>
        </w:rPr>
        <w:t>ارس و جریانات فرهنگی</w:t>
      </w:r>
    </w:p>
    <w:p w:rsidR="007F4B41" w:rsidRPr="006668EB" w:rsidRDefault="0088170E" w:rsidP="00325223">
      <w:pPr>
        <w:pStyle w:val="pedit"/>
        <w:bidi/>
        <w:spacing w:before="240" w:after="240" w:line="360" w:lineRule="auto"/>
        <w:ind w:right="-142"/>
        <w:rPr>
          <w:rFonts w:cs="B Nazanin"/>
          <w:noProof/>
          <w:sz w:val="22"/>
          <w:szCs w:val="22"/>
        </w:rPr>
      </w:pPr>
      <w:r w:rsidRPr="006668EB">
        <w:rPr>
          <w:rFonts w:cs="B Nazanin" w:hint="cs"/>
          <w:sz w:val="22"/>
          <w:szCs w:val="22"/>
          <w:rtl/>
        </w:rPr>
        <w:t xml:space="preserve">کلیسا </w:t>
      </w:r>
      <w:r w:rsidRPr="006668EB">
        <w:rPr>
          <w:rFonts w:ascii="INT" w:hAnsi="INT" w:cs="B Nazanin"/>
          <w:sz w:val="22"/>
          <w:szCs w:val="22"/>
          <w:lang w:bidi="ar-IQ"/>
        </w:rPr>
        <w:t>,</w:t>
      </w:r>
      <w:r w:rsidR="00AC05E9" w:rsidRPr="006668EB">
        <w:rPr>
          <w:rFonts w:cs="B Nazanin" w:hint="cs"/>
          <w:sz w:val="22"/>
          <w:szCs w:val="22"/>
          <w:rtl/>
        </w:rPr>
        <w:t>مدسه</w:t>
      </w:r>
      <w:r w:rsidRPr="006668EB">
        <w:rPr>
          <w:rFonts w:cs="B Nazanin" w:hint="cs"/>
          <w:sz w:val="22"/>
          <w:szCs w:val="22"/>
          <w:rtl/>
          <w:lang w:bidi="fa-IR"/>
        </w:rPr>
        <w:t xml:space="preserve"> و بیمارستان میسیون آمریکایی </w:t>
      </w:r>
      <w:r w:rsidR="00F53077" w:rsidRPr="006668EB">
        <w:rPr>
          <w:rFonts w:cs="B Nazanin" w:hint="cs"/>
          <w:sz w:val="22"/>
          <w:szCs w:val="22"/>
          <w:rtl/>
          <w:lang w:bidi="fa-IR"/>
        </w:rPr>
        <w:t>با نام "کلیسا و مکتب خانه ی دنیایی ها"</w:t>
      </w:r>
      <w:r w:rsidR="0087542B" w:rsidRPr="006668EB">
        <w:rPr>
          <w:rFonts w:cs="B Nazanin" w:hint="cs"/>
          <w:sz w:val="22"/>
          <w:szCs w:val="22"/>
          <w:rtl/>
          <w:lang w:bidi="fa-IR"/>
        </w:rPr>
        <w:t>(</w:t>
      </w:r>
      <w:r w:rsidRPr="006668EB">
        <w:rPr>
          <w:rFonts w:cs="B Nazanin" w:hint="cs"/>
          <w:sz w:val="22"/>
          <w:szCs w:val="22"/>
          <w:rtl/>
          <w:lang w:bidi="fa-IR"/>
        </w:rPr>
        <w:t xml:space="preserve"> </w:t>
      </w:r>
      <w:r w:rsidR="00325223" w:rsidRPr="006668EB">
        <w:rPr>
          <w:rFonts w:cs="B Nazanin"/>
          <w:sz w:val="22"/>
          <w:szCs w:val="22"/>
          <w:rtl/>
        </w:rPr>
        <w:t>مر</w:t>
      </w:r>
      <w:r w:rsidR="00325223" w:rsidRPr="006668EB">
        <w:rPr>
          <w:rFonts w:cs="B Nazanin" w:hint="cs"/>
          <w:sz w:val="22"/>
          <w:szCs w:val="22"/>
          <w:rtl/>
        </w:rPr>
        <w:t>یم</w:t>
      </w:r>
      <w:r w:rsidR="00325223" w:rsidRPr="006668EB">
        <w:rPr>
          <w:rFonts w:cs="B Nazanin"/>
          <w:sz w:val="22"/>
          <w:szCs w:val="22"/>
          <w:rtl/>
        </w:rPr>
        <w:t xml:space="preserve"> م</w:t>
      </w:r>
      <w:r w:rsidR="00325223" w:rsidRPr="006668EB">
        <w:rPr>
          <w:rFonts w:cs="B Nazanin" w:hint="cs"/>
          <w:sz w:val="22"/>
          <w:szCs w:val="22"/>
          <w:rtl/>
        </w:rPr>
        <w:t>یرزایی</w:t>
      </w:r>
      <w:r w:rsidR="00325223" w:rsidRPr="006668EB">
        <w:rPr>
          <w:rFonts w:cs="B Nazanin"/>
          <w:b/>
          <w:bCs/>
          <w:sz w:val="22"/>
          <w:szCs w:val="22"/>
          <w:lang w:bidi="ar-IQ"/>
        </w:rPr>
        <w:t>,</w:t>
      </w:r>
      <w:r w:rsidR="00325223" w:rsidRPr="006668EB">
        <w:rPr>
          <w:rFonts w:cs="B Nazanin" w:hint="cs"/>
          <w:b/>
          <w:bCs/>
          <w:sz w:val="22"/>
          <w:szCs w:val="22"/>
          <w:rtl/>
          <w:lang w:bidi="fa-IR"/>
        </w:rPr>
        <w:t xml:space="preserve"> 1396</w:t>
      </w:r>
      <w:r w:rsidR="0087542B" w:rsidRPr="006668EB">
        <w:rPr>
          <w:rFonts w:cs="B Nazanin"/>
          <w:sz w:val="22"/>
          <w:szCs w:val="22"/>
          <w:rtl/>
        </w:rPr>
        <w:t>)</w:t>
      </w:r>
      <w:r w:rsidR="0087542B" w:rsidRPr="006668EB">
        <w:rPr>
          <w:rFonts w:ascii="INT" w:hAnsi="INT" w:cs="B Nazanin" w:hint="cs"/>
          <w:sz w:val="22"/>
          <w:szCs w:val="22"/>
          <w:rtl/>
        </w:rPr>
        <w:t xml:space="preserve"> </w:t>
      </w:r>
      <w:r w:rsidR="0087542B" w:rsidRPr="006668EB">
        <w:rPr>
          <w:rFonts w:ascii="INT" w:hAnsi="INT" w:cs="B Nazanin" w:hint="cs"/>
          <w:sz w:val="22"/>
          <w:szCs w:val="22"/>
          <w:rtl/>
          <w:lang w:bidi="fa-IR"/>
        </w:rPr>
        <w:t xml:space="preserve"> </w:t>
      </w:r>
      <w:r w:rsidRPr="006668EB">
        <w:rPr>
          <w:rFonts w:cs="B Nazanin" w:hint="cs"/>
          <w:sz w:val="22"/>
          <w:szCs w:val="22"/>
          <w:rtl/>
          <w:lang w:bidi="fa-IR"/>
        </w:rPr>
        <w:t>در زمین های اهدایی ناصرالدین شاه</w:t>
      </w:r>
      <w:r w:rsidR="00AC05E9" w:rsidRPr="006668EB">
        <w:rPr>
          <w:rFonts w:cs="B Nazanin" w:hint="cs"/>
          <w:sz w:val="22"/>
          <w:szCs w:val="22"/>
          <w:rtl/>
          <w:lang w:bidi="fa-IR"/>
        </w:rPr>
        <w:t xml:space="preserve"> واقع در سی تیر کنونی </w:t>
      </w:r>
      <w:r w:rsidRPr="006668EB">
        <w:rPr>
          <w:rFonts w:cs="B Nazanin" w:hint="cs"/>
          <w:sz w:val="22"/>
          <w:szCs w:val="22"/>
          <w:rtl/>
          <w:lang w:bidi="fa-IR"/>
        </w:rPr>
        <w:t xml:space="preserve"> ساخته شدند</w:t>
      </w:r>
      <w:r w:rsidR="00AC05E9" w:rsidRPr="006668EB">
        <w:rPr>
          <w:rFonts w:cs="B Nazanin" w:hint="cs"/>
          <w:sz w:val="22"/>
          <w:szCs w:val="22"/>
          <w:rtl/>
          <w:lang w:bidi="fa-IR"/>
        </w:rPr>
        <w:t>(نقشه</w:t>
      </w:r>
      <w:r w:rsidR="0062254A" w:rsidRPr="006668EB">
        <w:rPr>
          <w:rFonts w:cs="B Nazanin"/>
          <w:sz w:val="22"/>
          <w:szCs w:val="22"/>
          <w:lang w:bidi="fa-IR"/>
        </w:rPr>
        <w:t>2</w:t>
      </w:r>
      <w:r w:rsidR="00AC05E9" w:rsidRPr="006668EB">
        <w:rPr>
          <w:rFonts w:cs="B Nazanin" w:hint="cs"/>
          <w:sz w:val="22"/>
          <w:szCs w:val="22"/>
          <w:rtl/>
          <w:lang w:bidi="fa-IR"/>
        </w:rPr>
        <w:t xml:space="preserve">)  و به نظر میرسد قصد از اهدای این زمین ها آن هم در محله ی اعیان نشین دولت </w:t>
      </w:r>
      <w:r w:rsidR="00AC05E9" w:rsidRPr="006668EB">
        <w:rPr>
          <w:rFonts w:ascii="INT" w:hAnsi="INT" w:cs="B Nazanin"/>
          <w:sz w:val="22"/>
          <w:szCs w:val="22"/>
          <w:lang w:bidi="ar-IQ"/>
        </w:rPr>
        <w:t>,</w:t>
      </w:r>
      <w:r w:rsidR="00AC05E9" w:rsidRPr="006668EB">
        <w:rPr>
          <w:rFonts w:cs="B Nazanin" w:hint="cs"/>
          <w:sz w:val="22"/>
          <w:szCs w:val="22"/>
          <w:rtl/>
          <w:lang w:bidi="fa-IR"/>
        </w:rPr>
        <w:t xml:space="preserve"> ایجاد تغییرات در ساختار جامعه به وسیله ی دانش آموختگان این مدرسه بود.</w:t>
      </w:r>
      <w:r w:rsidR="002A52CA" w:rsidRPr="006668EB">
        <w:rPr>
          <w:rFonts w:cs="B Nazanin" w:hint="cs"/>
          <w:sz w:val="22"/>
          <w:szCs w:val="22"/>
          <w:rtl/>
          <w:lang w:bidi="fa-IR"/>
        </w:rPr>
        <w:t xml:space="preserve"> </w:t>
      </w:r>
      <w:r w:rsidR="00AC05E9" w:rsidRPr="006668EB">
        <w:rPr>
          <w:rFonts w:cs="B Nazanin" w:hint="cs"/>
          <w:sz w:val="22"/>
          <w:szCs w:val="22"/>
          <w:rtl/>
          <w:lang w:bidi="fa-IR"/>
        </w:rPr>
        <w:t>علاوه بر آن احتمالا</w:t>
      </w:r>
      <w:r w:rsidR="00AC05E9" w:rsidRPr="006668EB">
        <w:rPr>
          <w:rFonts w:cs="B Nazanin" w:hint="cs"/>
          <w:b/>
          <w:bCs/>
          <w:sz w:val="22"/>
          <w:szCs w:val="22"/>
          <w:rtl/>
          <w:lang w:bidi="fa-IR"/>
        </w:rPr>
        <w:t xml:space="preserve"> </w:t>
      </w:r>
      <w:r w:rsidR="00AC05E9" w:rsidRPr="006668EB">
        <w:rPr>
          <w:rFonts w:ascii="INT" w:hAnsi="INT" w:cs="B Nazanin"/>
          <w:sz w:val="22"/>
          <w:szCs w:val="22"/>
          <w:lang w:bidi="ar-IQ"/>
        </w:rPr>
        <w:t>,</w:t>
      </w:r>
      <w:r w:rsidR="00AC05E9" w:rsidRPr="006668EB">
        <w:rPr>
          <w:rFonts w:cs="B Nazanin" w:hint="cs"/>
          <w:sz w:val="22"/>
          <w:szCs w:val="22"/>
          <w:rtl/>
        </w:rPr>
        <w:t xml:space="preserve"> ایجاد حس و حال فرنگی و رفت وآمد روشن فکران خود بر اعتبار و امتیاز محله می افزود و به نظر میرسدبا همین دید است که مدرسه ی صنعتی ایران و آلمان(هنرستان صنعتی کنونی )</w:t>
      </w:r>
      <w:r w:rsidR="00005C20" w:rsidRPr="006668EB">
        <w:rPr>
          <w:rFonts w:cs="B Nazanin" w:hint="cs"/>
          <w:sz w:val="22"/>
          <w:szCs w:val="22"/>
          <w:rtl/>
        </w:rPr>
        <w:t xml:space="preserve"> در 1286 ایجاد گشت.</w:t>
      </w:r>
    </w:p>
    <w:p w:rsidR="0062254A" w:rsidRPr="00761551" w:rsidRDefault="0062254A" w:rsidP="00761551">
      <w:pPr>
        <w:pStyle w:val="pedit"/>
        <w:bidi/>
        <w:spacing w:line="360" w:lineRule="auto"/>
        <w:ind w:left="-138" w:right="-426"/>
        <w:rPr>
          <w:rFonts w:cs="B Nazanin"/>
          <w:sz w:val="22"/>
          <w:szCs w:val="22"/>
          <w:rtl/>
        </w:rPr>
      </w:pPr>
      <w:r w:rsidRPr="00761551">
        <w:rPr>
          <w:rFonts w:cs="B Nazanin"/>
          <w:noProof/>
          <w:sz w:val="22"/>
          <w:szCs w:val="22"/>
          <w:lang w:bidi="fa-IR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13BF89D9" wp14:editId="3617FF68">
                <wp:simplePos x="0" y="0"/>
                <wp:positionH relativeFrom="column">
                  <wp:posOffset>1067912</wp:posOffset>
                </wp:positionH>
                <wp:positionV relativeFrom="paragraph">
                  <wp:posOffset>154565</wp:posOffset>
                </wp:positionV>
                <wp:extent cx="2919958" cy="4824095"/>
                <wp:effectExtent l="0" t="0" r="0" b="0"/>
                <wp:wrapNone/>
                <wp:docPr id="16" name="Freeform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919958" cy="4824095"/>
                        </a:xfrm>
                        <a:custGeom>
                          <a:avLst/>
                          <a:gdLst>
                            <a:gd name="connsiteX0" fmla="*/ 2079092 w 2900050"/>
                            <a:gd name="connsiteY0" fmla="*/ 0 h 4158184"/>
                            <a:gd name="connsiteX1" fmla="*/ 2072418 w 2900050"/>
                            <a:gd name="connsiteY1" fmla="*/ 367095 h 4158184"/>
                            <a:gd name="connsiteX2" fmla="*/ 2065743 w 2900050"/>
                            <a:gd name="connsiteY2" fmla="*/ 377107 h 4158184"/>
                            <a:gd name="connsiteX3" fmla="*/ 2049057 w 2900050"/>
                            <a:gd name="connsiteY3" fmla="*/ 393793 h 4158184"/>
                            <a:gd name="connsiteX4" fmla="*/ 2035708 w 2900050"/>
                            <a:gd name="connsiteY4" fmla="*/ 400467 h 4158184"/>
                            <a:gd name="connsiteX5" fmla="*/ 2012348 w 2900050"/>
                            <a:gd name="connsiteY5" fmla="*/ 410479 h 4158184"/>
                            <a:gd name="connsiteX6" fmla="*/ 1815451 w 2900050"/>
                            <a:gd name="connsiteY6" fmla="*/ 403804 h 4158184"/>
                            <a:gd name="connsiteX7" fmla="*/ 1738695 w 2900050"/>
                            <a:gd name="connsiteY7" fmla="*/ 400467 h 4158184"/>
                            <a:gd name="connsiteX8" fmla="*/ 1671951 w 2900050"/>
                            <a:gd name="connsiteY8" fmla="*/ 390455 h 4158184"/>
                            <a:gd name="connsiteX9" fmla="*/ 1601869 w 2900050"/>
                            <a:gd name="connsiteY9" fmla="*/ 397130 h 4158184"/>
                            <a:gd name="connsiteX10" fmla="*/ 1575171 w 2900050"/>
                            <a:gd name="connsiteY10" fmla="*/ 400467 h 4158184"/>
                            <a:gd name="connsiteX11" fmla="*/ 1565159 w 2900050"/>
                            <a:gd name="connsiteY11" fmla="*/ 407142 h 4158184"/>
                            <a:gd name="connsiteX12" fmla="*/ 1545136 w 2900050"/>
                            <a:gd name="connsiteY12" fmla="*/ 417153 h 4158184"/>
                            <a:gd name="connsiteX13" fmla="*/ 1525113 w 2900050"/>
                            <a:gd name="connsiteY13" fmla="*/ 430502 h 4158184"/>
                            <a:gd name="connsiteX14" fmla="*/ 1518438 w 2900050"/>
                            <a:gd name="connsiteY14" fmla="*/ 440514 h 4158184"/>
                            <a:gd name="connsiteX15" fmla="*/ 1511764 w 2900050"/>
                            <a:gd name="connsiteY15" fmla="*/ 460537 h 4158184"/>
                            <a:gd name="connsiteX16" fmla="*/ 1501752 w 2900050"/>
                            <a:gd name="connsiteY16" fmla="*/ 627398 h 4158184"/>
                            <a:gd name="connsiteX17" fmla="*/ 1488403 w 2900050"/>
                            <a:gd name="connsiteY17" fmla="*/ 684131 h 4158184"/>
                            <a:gd name="connsiteX18" fmla="*/ 1491740 w 2900050"/>
                            <a:gd name="connsiteY18" fmla="*/ 787585 h 4158184"/>
                            <a:gd name="connsiteX19" fmla="*/ 1501752 w 2900050"/>
                            <a:gd name="connsiteY19" fmla="*/ 797597 h 4158184"/>
                            <a:gd name="connsiteX20" fmla="*/ 1505089 w 2900050"/>
                            <a:gd name="connsiteY20" fmla="*/ 817620 h 4158184"/>
                            <a:gd name="connsiteX21" fmla="*/ 1515101 w 2900050"/>
                            <a:gd name="connsiteY21" fmla="*/ 840981 h 4158184"/>
                            <a:gd name="connsiteX22" fmla="*/ 1518438 w 2900050"/>
                            <a:gd name="connsiteY22" fmla="*/ 864342 h 4158184"/>
                            <a:gd name="connsiteX23" fmla="*/ 1525113 w 2900050"/>
                            <a:gd name="connsiteY23" fmla="*/ 877690 h 4158184"/>
                            <a:gd name="connsiteX24" fmla="*/ 1535124 w 2900050"/>
                            <a:gd name="connsiteY24" fmla="*/ 914400 h 4158184"/>
                            <a:gd name="connsiteX25" fmla="*/ 1541799 w 2900050"/>
                            <a:gd name="connsiteY25" fmla="*/ 964458 h 4158184"/>
                            <a:gd name="connsiteX26" fmla="*/ 1548473 w 2900050"/>
                            <a:gd name="connsiteY26" fmla="*/ 1314867 h 4158184"/>
                            <a:gd name="connsiteX27" fmla="*/ 1551810 w 2900050"/>
                            <a:gd name="connsiteY27" fmla="*/ 1348239 h 4158184"/>
                            <a:gd name="connsiteX28" fmla="*/ 1558485 w 2900050"/>
                            <a:gd name="connsiteY28" fmla="*/ 1455031 h 4158184"/>
                            <a:gd name="connsiteX29" fmla="*/ 1561822 w 2900050"/>
                            <a:gd name="connsiteY29" fmla="*/ 1498415 h 4158184"/>
                            <a:gd name="connsiteX30" fmla="*/ 1565159 w 2900050"/>
                            <a:gd name="connsiteY30" fmla="*/ 1795428 h 4158184"/>
                            <a:gd name="connsiteX31" fmla="*/ 1571834 w 2900050"/>
                            <a:gd name="connsiteY31" fmla="*/ 1805439 h 4158184"/>
                            <a:gd name="connsiteX32" fmla="*/ 1575171 w 2900050"/>
                            <a:gd name="connsiteY32" fmla="*/ 1825463 h 4158184"/>
                            <a:gd name="connsiteX33" fmla="*/ 1585183 w 2900050"/>
                            <a:gd name="connsiteY33" fmla="*/ 1832137 h 4158184"/>
                            <a:gd name="connsiteX34" fmla="*/ 1615218 w 2900050"/>
                            <a:gd name="connsiteY34" fmla="*/ 1838812 h 4158184"/>
                            <a:gd name="connsiteX35" fmla="*/ 1625229 w 2900050"/>
                            <a:gd name="connsiteY35" fmla="*/ 1842149 h 4158184"/>
                            <a:gd name="connsiteX36" fmla="*/ 1938929 w 2900050"/>
                            <a:gd name="connsiteY36" fmla="*/ 1848823 h 4158184"/>
                            <a:gd name="connsiteX37" fmla="*/ 1972301 w 2900050"/>
                            <a:gd name="connsiteY37" fmla="*/ 1855498 h 4158184"/>
                            <a:gd name="connsiteX38" fmla="*/ 1998999 w 2900050"/>
                            <a:gd name="connsiteY38" fmla="*/ 1865509 h 4158184"/>
                            <a:gd name="connsiteX39" fmla="*/ 2062406 w 2900050"/>
                            <a:gd name="connsiteY39" fmla="*/ 1872184 h 4158184"/>
                            <a:gd name="connsiteX40" fmla="*/ 2065743 w 2900050"/>
                            <a:gd name="connsiteY40" fmla="*/ 1885533 h 4158184"/>
                            <a:gd name="connsiteX41" fmla="*/ 2075755 w 2900050"/>
                            <a:gd name="connsiteY41" fmla="*/ 1905556 h 4158184"/>
                            <a:gd name="connsiteX42" fmla="*/ 2079092 w 2900050"/>
                            <a:gd name="connsiteY42" fmla="*/ 1928917 h 4158184"/>
                            <a:gd name="connsiteX43" fmla="*/ 2092441 w 2900050"/>
                            <a:gd name="connsiteY43" fmla="*/ 1945603 h 4158184"/>
                            <a:gd name="connsiteX44" fmla="*/ 2099116 w 2900050"/>
                            <a:gd name="connsiteY44" fmla="*/ 1958952 h 4158184"/>
                            <a:gd name="connsiteX45" fmla="*/ 2105790 w 2900050"/>
                            <a:gd name="connsiteY45" fmla="*/ 1968963 h 4158184"/>
                            <a:gd name="connsiteX46" fmla="*/ 2132488 w 2900050"/>
                            <a:gd name="connsiteY46" fmla="*/ 2015685 h 4158184"/>
                            <a:gd name="connsiteX47" fmla="*/ 2135825 w 2900050"/>
                            <a:gd name="connsiteY47" fmla="*/ 2029034 h 4158184"/>
                            <a:gd name="connsiteX48" fmla="*/ 2182546 w 2900050"/>
                            <a:gd name="connsiteY48" fmla="*/ 2102452 h 4158184"/>
                            <a:gd name="connsiteX49" fmla="*/ 2192558 w 2900050"/>
                            <a:gd name="connsiteY49" fmla="*/ 2122476 h 4158184"/>
                            <a:gd name="connsiteX50" fmla="*/ 2205907 w 2900050"/>
                            <a:gd name="connsiteY50" fmla="*/ 2139162 h 4158184"/>
                            <a:gd name="connsiteX51" fmla="*/ 2225930 w 2900050"/>
                            <a:gd name="connsiteY51" fmla="*/ 2169197 h 4158184"/>
                            <a:gd name="connsiteX52" fmla="*/ 2239279 w 2900050"/>
                            <a:gd name="connsiteY52" fmla="*/ 2195895 h 4158184"/>
                            <a:gd name="connsiteX53" fmla="*/ 2252628 w 2900050"/>
                            <a:gd name="connsiteY53" fmla="*/ 2212581 h 4158184"/>
                            <a:gd name="connsiteX54" fmla="*/ 2289337 w 2900050"/>
                            <a:gd name="connsiteY54" fmla="*/ 2269314 h 4158184"/>
                            <a:gd name="connsiteX55" fmla="*/ 2312698 w 2900050"/>
                            <a:gd name="connsiteY55" fmla="*/ 2299349 h 4158184"/>
                            <a:gd name="connsiteX56" fmla="*/ 2356082 w 2900050"/>
                            <a:gd name="connsiteY56" fmla="*/ 2382779 h 4158184"/>
                            <a:gd name="connsiteX57" fmla="*/ 2449524 w 2900050"/>
                            <a:gd name="connsiteY57" fmla="*/ 2526280 h 4158184"/>
                            <a:gd name="connsiteX58" fmla="*/ 2482897 w 2900050"/>
                            <a:gd name="connsiteY58" fmla="*/ 2573001 h 4158184"/>
                            <a:gd name="connsiteX59" fmla="*/ 2526281 w 2900050"/>
                            <a:gd name="connsiteY59" fmla="*/ 2649758 h 4158184"/>
                            <a:gd name="connsiteX60" fmla="*/ 2659770 w 2900050"/>
                            <a:gd name="connsiteY60" fmla="*/ 2856666 h 4158184"/>
                            <a:gd name="connsiteX61" fmla="*/ 2673118 w 2900050"/>
                            <a:gd name="connsiteY61" fmla="*/ 2876689 h 4158184"/>
                            <a:gd name="connsiteX62" fmla="*/ 2679793 w 2900050"/>
                            <a:gd name="connsiteY62" fmla="*/ 2896712 h 4158184"/>
                            <a:gd name="connsiteX63" fmla="*/ 2709828 w 2900050"/>
                            <a:gd name="connsiteY63" fmla="*/ 2956782 h 4158184"/>
                            <a:gd name="connsiteX64" fmla="*/ 2726514 w 2900050"/>
                            <a:gd name="connsiteY64" fmla="*/ 3003504 h 4158184"/>
                            <a:gd name="connsiteX65" fmla="*/ 2733189 w 2900050"/>
                            <a:gd name="connsiteY65" fmla="*/ 3020190 h 4158184"/>
                            <a:gd name="connsiteX66" fmla="*/ 2743200 w 2900050"/>
                            <a:gd name="connsiteY66" fmla="*/ 3043550 h 4158184"/>
                            <a:gd name="connsiteX67" fmla="*/ 2769898 w 2900050"/>
                            <a:gd name="connsiteY67" fmla="*/ 3177039 h 4158184"/>
                            <a:gd name="connsiteX68" fmla="*/ 2776573 w 2900050"/>
                            <a:gd name="connsiteY68" fmla="*/ 3200400 h 4158184"/>
                            <a:gd name="connsiteX69" fmla="*/ 2783247 w 2900050"/>
                            <a:gd name="connsiteY69" fmla="*/ 3213749 h 4158184"/>
                            <a:gd name="connsiteX70" fmla="*/ 2799933 w 2900050"/>
                            <a:gd name="connsiteY70" fmla="*/ 3260470 h 4158184"/>
                            <a:gd name="connsiteX71" fmla="*/ 2809945 w 2900050"/>
                            <a:gd name="connsiteY71" fmla="*/ 3343901 h 4158184"/>
                            <a:gd name="connsiteX72" fmla="*/ 2823294 w 2900050"/>
                            <a:gd name="connsiteY72" fmla="*/ 3413982 h 4158184"/>
                            <a:gd name="connsiteX73" fmla="*/ 2839980 w 2900050"/>
                            <a:gd name="connsiteY73" fmla="*/ 3550809 h 4158184"/>
                            <a:gd name="connsiteX74" fmla="*/ 2846654 w 2900050"/>
                            <a:gd name="connsiteY74" fmla="*/ 3587518 h 4158184"/>
                            <a:gd name="connsiteX75" fmla="*/ 2863340 w 2900050"/>
                            <a:gd name="connsiteY75" fmla="*/ 3644251 h 4158184"/>
                            <a:gd name="connsiteX76" fmla="*/ 2870015 w 2900050"/>
                            <a:gd name="connsiteY76" fmla="*/ 3690972 h 4158184"/>
                            <a:gd name="connsiteX77" fmla="*/ 2880027 w 2900050"/>
                            <a:gd name="connsiteY77" fmla="*/ 3817787 h 4158184"/>
                            <a:gd name="connsiteX78" fmla="*/ 2900050 w 2900050"/>
                            <a:gd name="connsiteY78" fmla="*/ 3937927 h 4158184"/>
                            <a:gd name="connsiteX79" fmla="*/ 2893375 w 2900050"/>
                            <a:gd name="connsiteY79" fmla="*/ 3967962 h 4158184"/>
                            <a:gd name="connsiteX80" fmla="*/ 2873352 w 2900050"/>
                            <a:gd name="connsiteY80" fmla="*/ 3977974 h 4158184"/>
                            <a:gd name="connsiteX81" fmla="*/ 2843317 w 2900050"/>
                            <a:gd name="connsiteY81" fmla="*/ 3991323 h 4158184"/>
                            <a:gd name="connsiteX82" fmla="*/ 2809945 w 2900050"/>
                            <a:gd name="connsiteY82" fmla="*/ 4004671 h 4158184"/>
                            <a:gd name="connsiteX83" fmla="*/ 2783247 w 2900050"/>
                            <a:gd name="connsiteY83" fmla="*/ 4011346 h 4158184"/>
                            <a:gd name="connsiteX84" fmla="*/ 2756549 w 2900050"/>
                            <a:gd name="connsiteY84" fmla="*/ 4024695 h 4158184"/>
                            <a:gd name="connsiteX85" fmla="*/ 2709828 w 2900050"/>
                            <a:gd name="connsiteY85" fmla="*/ 4031369 h 4158184"/>
                            <a:gd name="connsiteX86" fmla="*/ 2683130 w 2900050"/>
                            <a:gd name="connsiteY86" fmla="*/ 4038044 h 4158184"/>
                            <a:gd name="connsiteX87" fmla="*/ 2656432 w 2900050"/>
                            <a:gd name="connsiteY87" fmla="*/ 4054730 h 4158184"/>
                            <a:gd name="connsiteX88" fmla="*/ 2619723 w 2900050"/>
                            <a:gd name="connsiteY88" fmla="*/ 4061404 h 4158184"/>
                            <a:gd name="connsiteX89" fmla="*/ 2599700 w 2900050"/>
                            <a:gd name="connsiteY89" fmla="*/ 4068079 h 4158184"/>
                            <a:gd name="connsiteX90" fmla="*/ 2522943 w 2900050"/>
                            <a:gd name="connsiteY90" fmla="*/ 4084765 h 4158184"/>
                            <a:gd name="connsiteX91" fmla="*/ 2322710 w 2900050"/>
                            <a:gd name="connsiteY91" fmla="*/ 4138161 h 4158184"/>
                            <a:gd name="connsiteX92" fmla="*/ 2252628 w 2900050"/>
                            <a:gd name="connsiteY92" fmla="*/ 4144835 h 4158184"/>
                            <a:gd name="connsiteX93" fmla="*/ 2215918 w 2900050"/>
                            <a:gd name="connsiteY93" fmla="*/ 4151509 h 4158184"/>
                            <a:gd name="connsiteX94" fmla="*/ 2099116 w 2900050"/>
                            <a:gd name="connsiteY94" fmla="*/ 4158184 h 4158184"/>
                            <a:gd name="connsiteX95" fmla="*/ 974470 w 2900050"/>
                            <a:gd name="connsiteY95" fmla="*/ 4084765 h 4158184"/>
                            <a:gd name="connsiteX96" fmla="*/ 810946 w 2900050"/>
                            <a:gd name="connsiteY96" fmla="*/ 4034707 h 4158184"/>
                            <a:gd name="connsiteX97" fmla="*/ 694143 w 2900050"/>
                            <a:gd name="connsiteY97" fmla="*/ 4001334 h 4158184"/>
                            <a:gd name="connsiteX98" fmla="*/ 657434 w 2900050"/>
                            <a:gd name="connsiteY98" fmla="*/ 3984648 h 4158184"/>
                            <a:gd name="connsiteX99" fmla="*/ 553980 w 2900050"/>
                            <a:gd name="connsiteY99" fmla="*/ 3971299 h 4158184"/>
                            <a:gd name="connsiteX100" fmla="*/ 523945 w 2900050"/>
                            <a:gd name="connsiteY100" fmla="*/ 3954613 h 4158184"/>
                            <a:gd name="connsiteX101" fmla="*/ 497247 w 2900050"/>
                            <a:gd name="connsiteY101" fmla="*/ 3944601 h 4158184"/>
                            <a:gd name="connsiteX102" fmla="*/ 457200 w 2900050"/>
                            <a:gd name="connsiteY102" fmla="*/ 3931252 h 4158184"/>
                            <a:gd name="connsiteX103" fmla="*/ 417154 w 2900050"/>
                            <a:gd name="connsiteY103" fmla="*/ 3917904 h 4158184"/>
                            <a:gd name="connsiteX104" fmla="*/ 397130 w 2900050"/>
                            <a:gd name="connsiteY104" fmla="*/ 3914566 h 4158184"/>
                            <a:gd name="connsiteX105" fmla="*/ 387118 w 2900050"/>
                            <a:gd name="connsiteY105" fmla="*/ 3911229 h 4158184"/>
                            <a:gd name="connsiteX106" fmla="*/ 377107 w 2900050"/>
                            <a:gd name="connsiteY106" fmla="*/ 3904555 h 4158184"/>
                            <a:gd name="connsiteX107" fmla="*/ 363758 w 2900050"/>
                            <a:gd name="connsiteY107" fmla="*/ 3891206 h 4158184"/>
                            <a:gd name="connsiteX108" fmla="*/ 353746 w 2900050"/>
                            <a:gd name="connsiteY108" fmla="*/ 3877857 h 4158184"/>
                            <a:gd name="connsiteX109" fmla="*/ 350409 w 2900050"/>
                            <a:gd name="connsiteY109" fmla="*/ 3867845 h 4158184"/>
                            <a:gd name="connsiteX110" fmla="*/ 343735 w 2900050"/>
                            <a:gd name="connsiteY110" fmla="*/ 3857834 h 4158184"/>
                            <a:gd name="connsiteX111" fmla="*/ 330386 w 2900050"/>
                            <a:gd name="connsiteY111" fmla="*/ 3834473 h 4158184"/>
                            <a:gd name="connsiteX112" fmla="*/ 327048 w 2900050"/>
                            <a:gd name="connsiteY112" fmla="*/ 3817787 h 4158184"/>
                            <a:gd name="connsiteX113" fmla="*/ 320374 w 2900050"/>
                            <a:gd name="connsiteY113" fmla="*/ 3811112 h 4158184"/>
                            <a:gd name="connsiteX114" fmla="*/ 310362 w 2900050"/>
                            <a:gd name="connsiteY114" fmla="*/ 3794426 h 4158184"/>
                            <a:gd name="connsiteX115" fmla="*/ 300351 w 2900050"/>
                            <a:gd name="connsiteY115" fmla="*/ 3764391 h 4158184"/>
                            <a:gd name="connsiteX116" fmla="*/ 293676 w 2900050"/>
                            <a:gd name="connsiteY116" fmla="*/ 3627565 h 4158184"/>
                            <a:gd name="connsiteX117" fmla="*/ 290339 w 2900050"/>
                            <a:gd name="connsiteY117" fmla="*/ 3490739 h 4158184"/>
                            <a:gd name="connsiteX118" fmla="*/ 283664 w 2900050"/>
                            <a:gd name="connsiteY118" fmla="*/ 3460704 h 4158184"/>
                            <a:gd name="connsiteX119" fmla="*/ 280327 w 2900050"/>
                            <a:gd name="connsiteY119" fmla="*/ 3440680 h 4158184"/>
                            <a:gd name="connsiteX120" fmla="*/ 273653 w 2900050"/>
                            <a:gd name="connsiteY120" fmla="*/ 3300517 h 4158184"/>
                            <a:gd name="connsiteX121" fmla="*/ 270316 w 2900050"/>
                            <a:gd name="connsiteY121" fmla="*/ 3253796 h 4158184"/>
                            <a:gd name="connsiteX122" fmla="*/ 253629 w 2900050"/>
                            <a:gd name="connsiteY122" fmla="*/ 3183714 h 4158184"/>
                            <a:gd name="connsiteX123" fmla="*/ 246955 w 2900050"/>
                            <a:gd name="connsiteY123" fmla="*/ 3157016 h 4158184"/>
                            <a:gd name="connsiteX124" fmla="*/ 243618 w 2900050"/>
                            <a:gd name="connsiteY124" fmla="*/ 3136993 h 4158184"/>
                            <a:gd name="connsiteX125" fmla="*/ 236943 w 2900050"/>
                            <a:gd name="connsiteY125" fmla="*/ 3126981 h 4158184"/>
                            <a:gd name="connsiteX126" fmla="*/ 233606 w 2900050"/>
                            <a:gd name="connsiteY126" fmla="*/ 3113632 h 4158184"/>
                            <a:gd name="connsiteX127" fmla="*/ 230269 w 2900050"/>
                            <a:gd name="connsiteY127" fmla="*/ 3090271 h 4158184"/>
                            <a:gd name="connsiteX128" fmla="*/ 216920 w 2900050"/>
                            <a:gd name="connsiteY128" fmla="*/ 3050225 h 4158184"/>
                            <a:gd name="connsiteX129" fmla="*/ 210245 w 2900050"/>
                            <a:gd name="connsiteY129" fmla="*/ 3026864 h 4158184"/>
                            <a:gd name="connsiteX130" fmla="*/ 200234 w 2900050"/>
                            <a:gd name="connsiteY130" fmla="*/ 2943434 h 4158184"/>
                            <a:gd name="connsiteX131" fmla="*/ 196897 w 2900050"/>
                            <a:gd name="connsiteY131" fmla="*/ 2843317 h 4158184"/>
                            <a:gd name="connsiteX132" fmla="*/ 193559 w 2900050"/>
                            <a:gd name="connsiteY132" fmla="*/ 2823293 h 4158184"/>
                            <a:gd name="connsiteX133" fmla="*/ 186885 w 2900050"/>
                            <a:gd name="connsiteY133" fmla="*/ 2769898 h 4158184"/>
                            <a:gd name="connsiteX134" fmla="*/ 180210 w 2900050"/>
                            <a:gd name="connsiteY134" fmla="*/ 2472885 h 4158184"/>
                            <a:gd name="connsiteX135" fmla="*/ 176873 w 2900050"/>
                            <a:gd name="connsiteY135" fmla="*/ 2416152 h 4158184"/>
                            <a:gd name="connsiteX136" fmla="*/ 163524 w 2900050"/>
                            <a:gd name="connsiteY136" fmla="*/ 2362756 h 4158184"/>
                            <a:gd name="connsiteX137" fmla="*/ 160187 w 2900050"/>
                            <a:gd name="connsiteY137" fmla="*/ 2322709 h 4158184"/>
                            <a:gd name="connsiteX138" fmla="*/ 153513 w 2900050"/>
                            <a:gd name="connsiteY138" fmla="*/ 2309361 h 4158184"/>
                            <a:gd name="connsiteX139" fmla="*/ 143501 w 2900050"/>
                            <a:gd name="connsiteY139" fmla="*/ 2252628 h 4158184"/>
                            <a:gd name="connsiteX140" fmla="*/ 133489 w 2900050"/>
                            <a:gd name="connsiteY140" fmla="*/ 2189220 h 4158184"/>
                            <a:gd name="connsiteX141" fmla="*/ 123478 w 2900050"/>
                            <a:gd name="connsiteY141" fmla="*/ 2142499 h 4158184"/>
                            <a:gd name="connsiteX142" fmla="*/ 116803 w 2900050"/>
                            <a:gd name="connsiteY142" fmla="*/ 2079092 h 4158184"/>
                            <a:gd name="connsiteX143" fmla="*/ 113466 w 2900050"/>
                            <a:gd name="connsiteY143" fmla="*/ 2059069 h 4158184"/>
                            <a:gd name="connsiteX144" fmla="*/ 106791 w 2900050"/>
                            <a:gd name="connsiteY144" fmla="*/ 2039045 h 4158184"/>
                            <a:gd name="connsiteX145" fmla="*/ 100117 w 2900050"/>
                            <a:gd name="connsiteY145" fmla="*/ 2015685 h 4158184"/>
                            <a:gd name="connsiteX146" fmla="*/ 96780 w 2900050"/>
                            <a:gd name="connsiteY146" fmla="*/ 1978975 h 4158184"/>
                            <a:gd name="connsiteX147" fmla="*/ 90105 w 2900050"/>
                            <a:gd name="connsiteY147" fmla="*/ 1955615 h 4158184"/>
                            <a:gd name="connsiteX148" fmla="*/ 83431 w 2900050"/>
                            <a:gd name="connsiteY148" fmla="*/ 1888870 h 4158184"/>
                            <a:gd name="connsiteX149" fmla="*/ 80094 w 2900050"/>
                            <a:gd name="connsiteY149" fmla="*/ 1878858 h 4158184"/>
                            <a:gd name="connsiteX150" fmla="*/ 73419 w 2900050"/>
                            <a:gd name="connsiteY150" fmla="*/ 1848823 h 4158184"/>
                            <a:gd name="connsiteX151" fmla="*/ 66745 w 2900050"/>
                            <a:gd name="connsiteY151" fmla="*/ 1732020 h 4158184"/>
                            <a:gd name="connsiteX152" fmla="*/ 60070 w 2900050"/>
                            <a:gd name="connsiteY152" fmla="*/ 1722009 h 4158184"/>
                            <a:gd name="connsiteX153" fmla="*/ 56733 w 2900050"/>
                            <a:gd name="connsiteY153" fmla="*/ 1671950 h 4158184"/>
                            <a:gd name="connsiteX154" fmla="*/ 40047 w 2900050"/>
                            <a:gd name="connsiteY154" fmla="*/ 1605206 h 4158184"/>
                            <a:gd name="connsiteX155" fmla="*/ 23361 w 2900050"/>
                            <a:gd name="connsiteY155" fmla="*/ 1508426 h 4158184"/>
                            <a:gd name="connsiteX156" fmla="*/ 16686 w 2900050"/>
                            <a:gd name="connsiteY156" fmla="*/ 1471717 h 4158184"/>
                            <a:gd name="connsiteX157" fmla="*/ 10012 w 2900050"/>
                            <a:gd name="connsiteY157" fmla="*/ 1398298 h 4158184"/>
                            <a:gd name="connsiteX158" fmla="*/ 3337 w 2900050"/>
                            <a:gd name="connsiteY158" fmla="*/ 1364925 h 4158184"/>
                            <a:gd name="connsiteX159" fmla="*/ 0 w 2900050"/>
                            <a:gd name="connsiteY159" fmla="*/ 1324879 h 4158184"/>
                            <a:gd name="connsiteX160" fmla="*/ 6675 w 2900050"/>
                            <a:gd name="connsiteY160" fmla="*/ 1107959 h 4158184"/>
                            <a:gd name="connsiteX161" fmla="*/ 10012 w 2900050"/>
                            <a:gd name="connsiteY161" fmla="*/ 1097947 h 4158184"/>
                            <a:gd name="connsiteX162" fmla="*/ 76756 w 2900050"/>
                            <a:gd name="connsiteY162" fmla="*/ 1041215 h 4158184"/>
                            <a:gd name="connsiteX163" fmla="*/ 100117 w 2900050"/>
                            <a:gd name="connsiteY163" fmla="*/ 1024528 h 4158184"/>
                            <a:gd name="connsiteX164" fmla="*/ 166862 w 2900050"/>
                            <a:gd name="connsiteY164" fmla="*/ 957784 h 4158184"/>
                            <a:gd name="connsiteX165" fmla="*/ 206908 w 2900050"/>
                            <a:gd name="connsiteY165" fmla="*/ 917737 h 4158184"/>
                            <a:gd name="connsiteX166" fmla="*/ 230269 w 2900050"/>
                            <a:gd name="connsiteY166" fmla="*/ 891039 h 4158184"/>
                            <a:gd name="connsiteX167" fmla="*/ 283664 w 2900050"/>
                            <a:gd name="connsiteY167" fmla="*/ 847655 h 4158184"/>
                            <a:gd name="connsiteX168" fmla="*/ 313700 w 2900050"/>
                            <a:gd name="connsiteY168" fmla="*/ 814283 h 4158184"/>
                            <a:gd name="connsiteX169" fmla="*/ 353746 w 2900050"/>
                            <a:gd name="connsiteY169" fmla="*/ 770899 h 4158184"/>
                            <a:gd name="connsiteX170" fmla="*/ 373770 w 2900050"/>
                            <a:gd name="connsiteY170" fmla="*/ 757550 h 4158184"/>
                            <a:gd name="connsiteX171" fmla="*/ 390456 w 2900050"/>
                            <a:gd name="connsiteY171" fmla="*/ 740864 h 4158184"/>
                            <a:gd name="connsiteX172" fmla="*/ 423828 w 2900050"/>
                            <a:gd name="connsiteY172" fmla="*/ 700817 h 4158184"/>
                            <a:gd name="connsiteX173" fmla="*/ 457200 w 2900050"/>
                            <a:gd name="connsiteY173" fmla="*/ 667445 h 4158184"/>
                            <a:gd name="connsiteX174" fmla="*/ 463875 w 2900050"/>
                            <a:gd name="connsiteY174" fmla="*/ 660771 h 4158184"/>
                            <a:gd name="connsiteX175" fmla="*/ 477224 w 2900050"/>
                            <a:gd name="connsiteY175" fmla="*/ 654096 h 4158184"/>
                            <a:gd name="connsiteX176" fmla="*/ 530619 w 2900050"/>
                            <a:gd name="connsiteY176" fmla="*/ 607375 h 4158184"/>
                            <a:gd name="connsiteX177" fmla="*/ 530619 w 2900050"/>
                            <a:gd name="connsiteY177" fmla="*/ 607375 h 4158184"/>
                            <a:gd name="connsiteX178" fmla="*/ 563991 w 2900050"/>
                            <a:gd name="connsiteY178" fmla="*/ 580677 h 4158184"/>
                            <a:gd name="connsiteX179" fmla="*/ 594027 w 2900050"/>
                            <a:gd name="connsiteY179" fmla="*/ 547305 h 4158184"/>
                            <a:gd name="connsiteX180" fmla="*/ 620724 w 2900050"/>
                            <a:gd name="connsiteY180" fmla="*/ 517270 h 4158184"/>
                            <a:gd name="connsiteX181" fmla="*/ 637410 w 2900050"/>
                            <a:gd name="connsiteY181" fmla="*/ 507258 h 4158184"/>
                            <a:gd name="connsiteX182" fmla="*/ 674120 w 2900050"/>
                            <a:gd name="connsiteY182" fmla="*/ 477223 h 4158184"/>
                            <a:gd name="connsiteX183" fmla="*/ 684132 w 2900050"/>
                            <a:gd name="connsiteY183" fmla="*/ 467212 h 4158184"/>
                            <a:gd name="connsiteX184" fmla="*/ 707492 w 2900050"/>
                            <a:gd name="connsiteY184" fmla="*/ 450525 h 4158184"/>
                            <a:gd name="connsiteX185" fmla="*/ 720841 w 2900050"/>
                            <a:gd name="connsiteY185" fmla="*/ 433839 h 4158184"/>
                            <a:gd name="connsiteX186" fmla="*/ 737527 w 2900050"/>
                            <a:gd name="connsiteY186" fmla="*/ 423828 h 4158184"/>
                            <a:gd name="connsiteX187" fmla="*/ 774237 w 2900050"/>
                            <a:gd name="connsiteY187" fmla="*/ 387118 h 4158184"/>
                            <a:gd name="connsiteX188" fmla="*/ 787586 w 2900050"/>
                            <a:gd name="connsiteY188" fmla="*/ 373769 h 4158184"/>
                            <a:gd name="connsiteX189" fmla="*/ 824295 w 2900050"/>
                            <a:gd name="connsiteY189" fmla="*/ 330385 h 4158184"/>
                            <a:gd name="connsiteX190" fmla="*/ 871016 w 2900050"/>
                            <a:gd name="connsiteY190" fmla="*/ 283664 h 4158184"/>
                            <a:gd name="connsiteX191" fmla="*/ 894377 w 2900050"/>
                            <a:gd name="connsiteY191" fmla="*/ 256966 h 4158184"/>
                            <a:gd name="connsiteX192" fmla="*/ 917737 w 2900050"/>
                            <a:gd name="connsiteY192" fmla="*/ 226931 h 4158184"/>
                            <a:gd name="connsiteX193" fmla="*/ 921075 w 2900050"/>
                            <a:gd name="connsiteY193" fmla="*/ 216920 h 4158184"/>
                            <a:gd name="connsiteX194" fmla="*/ 941098 w 2900050"/>
                            <a:gd name="connsiteY194" fmla="*/ 196896 h 4158184"/>
                            <a:gd name="connsiteX195" fmla="*/ 944435 w 2900050"/>
                            <a:gd name="connsiteY195" fmla="*/ 186885 h 4158184"/>
                            <a:gd name="connsiteX196" fmla="*/ 951110 w 2900050"/>
                            <a:gd name="connsiteY196" fmla="*/ 176873 h 4158184"/>
                            <a:gd name="connsiteX197" fmla="*/ 997831 w 2900050"/>
                            <a:gd name="connsiteY197" fmla="*/ 136826 h 4158184"/>
                            <a:gd name="connsiteX198" fmla="*/ 1007843 w 2900050"/>
                            <a:gd name="connsiteY198" fmla="*/ 126815 h 4158184"/>
                            <a:gd name="connsiteX199" fmla="*/ 1031203 w 2900050"/>
                            <a:gd name="connsiteY199" fmla="*/ 100117 h 4158184"/>
                            <a:gd name="connsiteX200" fmla="*/ 1074587 w 2900050"/>
                            <a:gd name="connsiteY200" fmla="*/ 70082 h 4158184"/>
                            <a:gd name="connsiteX201" fmla="*/ 1087936 w 2900050"/>
                            <a:gd name="connsiteY201" fmla="*/ 60070 h 4158184"/>
                            <a:gd name="connsiteX202" fmla="*/ 1107959 w 2900050"/>
                            <a:gd name="connsiteY202" fmla="*/ 40047 h 4158184"/>
                            <a:gd name="connsiteX203" fmla="*/ 1117971 w 2900050"/>
                            <a:gd name="connsiteY203" fmla="*/ 30035 h 4158184"/>
                            <a:gd name="connsiteX204" fmla="*/ 1127983 w 2900050"/>
                            <a:gd name="connsiteY204" fmla="*/ 26698 h 4158184"/>
                            <a:gd name="connsiteX205" fmla="*/ 1137994 w 2900050"/>
                            <a:gd name="connsiteY205" fmla="*/ 16686 h 4158184"/>
                            <a:gd name="connsiteX206" fmla="*/ 1221425 w 2900050"/>
                            <a:gd name="connsiteY206" fmla="*/ 13349 h 4158184"/>
                            <a:gd name="connsiteX207" fmla="*/ 1231437 w 2900050"/>
                            <a:gd name="connsiteY207" fmla="*/ 16686 h 4158184"/>
                            <a:gd name="connsiteX208" fmla="*/ 1298181 w 2900050"/>
                            <a:gd name="connsiteY208" fmla="*/ 26698 h 4158184"/>
                            <a:gd name="connsiteX209" fmla="*/ 1334891 w 2900050"/>
                            <a:gd name="connsiteY209" fmla="*/ 36709 h 4158184"/>
                            <a:gd name="connsiteX210" fmla="*/ 1348240 w 2900050"/>
                            <a:gd name="connsiteY210" fmla="*/ 40047 h 4158184"/>
                            <a:gd name="connsiteX211" fmla="*/ 1371600 w 2900050"/>
                            <a:gd name="connsiteY211" fmla="*/ 46721 h 4158184"/>
                            <a:gd name="connsiteX212" fmla="*/ 1421659 w 2900050"/>
                            <a:gd name="connsiteY212" fmla="*/ 50058 h 4158184"/>
                            <a:gd name="connsiteX213" fmla="*/ 1431670 w 2900050"/>
                            <a:gd name="connsiteY213" fmla="*/ 56733 h 4158184"/>
                            <a:gd name="connsiteX214" fmla="*/ 1448356 w 2900050"/>
                            <a:gd name="connsiteY214" fmla="*/ 70082 h 4158184"/>
                            <a:gd name="connsiteX215" fmla="*/ 1468380 w 2900050"/>
                            <a:gd name="connsiteY215" fmla="*/ 73419 h 4158184"/>
                            <a:gd name="connsiteX216" fmla="*/ 1498415 w 2900050"/>
                            <a:gd name="connsiteY216" fmla="*/ 83431 h 4158184"/>
                            <a:gd name="connsiteX217" fmla="*/ 1515101 w 2900050"/>
                            <a:gd name="connsiteY217" fmla="*/ 90105 h 4158184"/>
                            <a:gd name="connsiteX218" fmla="*/ 1545136 w 2900050"/>
                            <a:gd name="connsiteY218" fmla="*/ 93442 h 4158184"/>
                            <a:gd name="connsiteX219" fmla="*/ 1722009 w 2900050"/>
                            <a:gd name="connsiteY219" fmla="*/ 100117 h 4158184"/>
                            <a:gd name="connsiteX220" fmla="*/ 2039045 w 2900050"/>
                            <a:gd name="connsiteY220" fmla="*/ 96779 h 4158184"/>
                            <a:gd name="connsiteX221" fmla="*/ 2049057 w 2900050"/>
                            <a:gd name="connsiteY221" fmla="*/ 86768 h 4158184"/>
                            <a:gd name="connsiteX222" fmla="*/ 2072418 w 2900050"/>
                            <a:gd name="connsiteY222" fmla="*/ 60070 h 4158184"/>
                            <a:gd name="connsiteX223" fmla="*/ 2082429 w 2900050"/>
                            <a:gd name="connsiteY223" fmla="*/ 50058 h 4158184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  <a:cxn ang="0">
                              <a:pos x="connsiteX8" y="connsiteY8"/>
                            </a:cxn>
                            <a:cxn ang="0">
                              <a:pos x="connsiteX9" y="connsiteY9"/>
                            </a:cxn>
                            <a:cxn ang="0">
                              <a:pos x="connsiteX10" y="connsiteY10"/>
                            </a:cxn>
                            <a:cxn ang="0">
                              <a:pos x="connsiteX11" y="connsiteY11"/>
                            </a:cxn>
                            <a:cxn ang="0">
                              <a:pos x="connsiteX12" y="connsiteY12"/>
                            </a:cxn>
                            <a:cxn ang="0">
                              <a:pos x="connsiteX13" y="connsiteY13"/>
                            </a:cxn>
                            <a:cxn ang="0">
                              <a:pos x="connsiteX14" y="connsiteY14"/>
                            </a:cxn>
                            <a:cxn ang="0">
                              <a:pos x="connsiteX15" y="connsiteY15"/>
                            </a:cxn>
                            <a:cxn ang="0">
                              <a:pos x="connsiteX16" y="connsiteY16"/>
                            </a:cxn>
                            <a:cxn ang="0">
                              <a:pos x="connsiteX17" y="connsiteY17"/>
                            </a:cxn>
                            <a:cxn ang="0">
                              <a:pos x="connsiteX18" y="connsiteY18"/>
                            </a:cxn>
                            <a:cxn ang="0">
                              <a:pos x="connsiteX19" y="connsiteY19"/>
                            </a:cxn>
                            <a:cxn ang="0">
                              <a:pos x="connsiteX20" y="connsiteY20"/>
                            </a:cxn>
                            <a:cxn ang="0">
                              <a:pos x="connsiteX21" y="connsiteY21"/>
                            </a:cxn>
                            <a:cxn ang="0">
                              <a:pos x="connsiteX22" y="connsiteY22"/>
                            </a:cxn>
                            <a:cxn ang="0">
                              <a:pos x="connsiteX23" y="connsiteY23"/>
                            </a:cxn>
                            <a:cxn ang="0">
                              <a:pos x="connsiteX24" y="connsiteY24"/>
                            </a:cxn>
                            <a:cxn ang="0">
                              <a:pos x="connsiteX25" y="connsiteY25"/>
                            </a:cxn>
                            <a:cxn ang="0">
                              <a:pos x="connsiteX26" y="connsiteY26"/>
                            </a:cxn>
                            <a:cxn ang="0">
                              <a:pos x="connsiteX27" y="connsiteY27"/>
                            </a:cxn>
                            <a:cxn ang="0">
                              <a:pos x="connsiteX28" y="connsiteY28"/>
                            </a:cxn>
                            <a:cxn ang="0">
                              <a:pos x="connsiteX29" y="connsiteY29"/>
                            </a:cxn>
                            <a:cxn ang="0">
                              <a:pos x="connsiteX30" y="connsiteY30"/>
                            </a:cxn>
                            <a:cxn ang="0">
                              <a:pos x="connsiteX31" y="connsiteY31"/>
                            </a:cxn>
                            <a:cxn ang="0">
                              <a:pos x="connsiteX32" y="connsiteY32"/>
                            </a:cxn>
                            <a:cxn ang="0">
                              <a:pos x="connsiteX33" y="connsiteY33"/>
                            </a:cxn>
                            <a:cxn ang="0">
                              <a:pos x="connsiteX34" y="connsiteY34"/>
                            </a:cxn>
                            <a:cxn ang="0">
                              <a:pos x="connsiteX35" y="connsiteY35"/>
                            </a:cxn>
                            <a:cxn ang="0">
                              <a:pos x="connsiteX36" y="connsiteY36"/>
                            </a:cxn>
                            <a:cxn ang="0">
                              <a:pos x="connsiteX37" y="connsiteY37"/>
                            </a:cxn>
                            <a:cxn ang="0">
                              <a:pos x="connsiteX38" y="connsiteY38"/>
                            </a:cxn>
                            <a:cxn ang="0">
                              <a:pos x="connsiteX39" y="connsiteY39"/>
                            </a:cxn>
                            <a:cxn ang="0">
                              <a:pos x="connsiteX40" y="connsiteY40"/>
                            </a:cxn>
                            <a:cxn ang="0">
                              <a:pos x="connsiteX41" y="connsiteY41"/>
                            </a:cxn>
                            <a:cxn ang="0">
                              <a:pos x="connsiteX42" y="connsiteY42"/>
                            </a:cxn>
                            <a:cxn ang="0">
                              <a:pos x="connsiteX43" y="connsiteY43"/>
                            </a:cxn>
                            <a:cxn ang="0">
                              <a:pos x="connsiteX44" y="connsiteY44"/>
                            </a:cxn>
                            <a:cxn ang="0">
                              <a:pos x="connsiteX45" y="connsiteY45"/>
                            </a:cxn>
                            <a:cxn ang="0">
                              <a:pos x="connsiteX46" y="connsiteY46"/>
                            </a:cxn>
                            <a:cxn ang="0">
                              <a:pos x="connsiteX47" y="connsiteY47"/>
                            </a:cxn>
                            <a:cxn ang="0">
                              <a:pos x="connsiteX48" y="connsiteY48"/>
                            </a:cxn>
                            <a:cxn ang="0">
                              <a:pos x="connsiteX49" y="connsiteY49"/>
                            </a:cxn>
                            <a:cxn ang="0">
                              <a:pos x="connsiteX50" y="connsiteY50"/>
                            </a:cxn>
                            <a:cxn ang="0">
                              <a:pos x="connsiteX51" y="connsiteY51"/>
                            </a:cxn>
                            <a:cxn ang="0">
                              <a:pos x="connsiteX52" y="connsiteY52"/>
                            </a:cxn>
                            <a:cxn ang="0">
                              <a:pos x="connsiteX53" y="connsiteY53"/>
                            </a:cxn>
                            <a:cxn ang="0">
                              <a:pos x="connsiteX54" y="connsiteY54"/>
                            </a:cxn>
                            <a:cxn ang="0">
                              <a:pos x="connsiteX55" y="connsiteY55"/>
                            </a:cxn>
                            <a:cxn ang="0">
                              <a:pos x="connsiteX56" y="connsiteY56"/>
                            </a:cxn>
                            <a:cxn ang="0">
                              <a:pos x="connsiteX57" y="connsiteY57"/>
                            </a:cxn>
                            <a:cxn ang="0">
                              <a:pos x="connsiteX58" y="connsiteY58"/>
                            </a:cxn>
                            <a:cxn ang="0">
                              <a:pos x="connsiteX59" y="connsiteY59"/>
                            </a:cxn>
                            <a:cxn ang="0">
                              <a:pos x="connsiteX60" y="connsiteY60"/>
                            </a:cxn>
                            <a:cxn ang="0">
                              <a:pos x="connsiteX61" y="connsiteY61"/>
                            </a:cxn>
                            <a:cxn ang="0">
                              <a:pos x="connsiteX62" y="connsiteY62"/>
                            </a:cxn>
                            <a:cxn ang="0">
                              <a:pos x="connsiteX63" y="connsiteY63"/>
                            </a:cxn>
                            <a:cxn ang="0">
                              <a:pos x="connsiteX64" y="connsiteY64"/>
                            </a:cxn>
                            <a:cxn ang="0">
                              <a:pos x="connsiteX65" y="connsiteY65"/>
                            </a:cxn>
                            <a:cxn ang="0">
                              <a:pos x="connsiteX66" y="connsiteY66"/>
                            </a:cxn>
                            <a:cxn ang="0">
                              <a:pos x="connsiteX67" y="connsiteY67"/>
                            </a:cxn>
                            <a:cxn ang="0">
                              <a:pos x="connsiteX68" y="connsiteY68"/>
                            </a:cxn>
                            <a:cxn ang="0">
                              <a:pos x="connsiteX69" y="connsiteY69"/>
                            </a:cxn>
                            <a:cxn ang="0">
                              <a:pos x="connsiteX70" y="connsiteY70"/>
                            </a:cxn>
                            <a:cxn ang="0">
                              <a:pos x="connsiteX71" y="connsiteY71"/>
                            </a:cxn>
                            <a:cxn ang="0">
                              <a:pos x="connsiteX72" y="connsiteY72"/>
                            </a:cxn>
                            <a:cxn ang="0">
                              <a:pos x="connsiteX73" y="connsiteY73"/>
                            </a:cxn>
                            <a:cxn ang="0">
                              <a:pos x="connsiteX74" y="connsiteY74"/>
                            </a:cxn>
                            <a:cxn ang="0">
                              <a:pos x="connsiteX75" y="connsiteY75"/>
                            </a:cxn>
                            <a:cxn ang="0">
                              <a:pos x="connsiteX76" y="connsiteY76"/>
                            </a:cxn>
                            <a:cxn ang="0">
                              <a:pos x="connsiteX77" y="connsiteY77"/>
                            </a:cxn>
                            <a:cxn ang="0">
                              <a:pos x="connsiteX78" y="connsiteY78"/>
                            </a:cxn>
                            <a:cxn ang="0">
                              <a:pos x="connsiteX79" y="connsiteY79"/>
                            </a:cxn>
                            <a:cxn ang="0">
                              <a:pos x="connsiteX80" y="connsiteY80"/>
                            </a:cxn>
                            <a:cxn ang="0">
                              <a:pos x="connsiteX81" y="connsiteY81"/>
                            </a:cxn>
                            <a:cxn ang="0">
                              <a:pos x="connsiteX82" y="connsiteY82"/>
                            </a:cxn>
                            <a:cxn ang="0">
                              <a:pos x="connsiteX83" y="connsiteY83"/>
                            </a:cxn>
                            <a:cxn ang="0">
                              <a:pos x="connsiteX84" y="connsiteY84"/>
                            </a:cxn>
                            <a:cxn ang="0">
                              <a:pos x="connsiteX85" y="connsiteY85"/>
                            </a:cxn>
                            <a:cxn ang="0">
                              <a:pos x="connsiteX86" y="connsiteY86"/>
                            </a:cxn>
                            <a:cxn ang="0">
                              <a:pos x="connsiteX87" y="connsiteY87"/>
                            </a:cxn>
                            <a:cxn ang="0">
                              <a:pos x="connsiteX88" y="connsiteY88"/>
                            </a:cxn>
                            <a:cxn ang="0">
                              <a:pos x="connsiteX89" y="connsiteY89"/>
                            </a:cxn>
                            <a:cxn ang="0">
                              <a:pos x="connsiteX90" y="connsiteY90"/>
                            </a:cxn>
                            <a:cxn ang="0">
                              <a:pos x="connsiteX91" y="connsiteY91"/>
                            </a:cxn>
                            <a:cxn ang="0">
                              <a:pos x="connsiteX92" y="connsiteY92"/>
                            </a:cxn>
                            <a:cxn ang="0">
                              <a:pos x="connsiteX93" y="connsiteY93"/>
                            </a:cxn>
                            <a:cxn ang="0">
                              <a:pos x="connsiteX94" y="connsiteY94"/>
                            </a:cxn>
                            <a:cxn ang="0">
                              <a:pos x="connsiteX95" y="connsiteY95"/>
                            </a:cxn>
                            <a:cxn ang="0">
                              <a:pos x="connsiteX96" y="connsiteY96"/>
                            </a:cxn>
                            <a:cxn ang="0">
                              <a:pos x="connsiteX97" y="connsiteY97"/>
                            </a:cxn>
                            <a:cxn ang="0">
                              <a:pos x="connsiteX98" y="connsiteY98"/>
                            </a:cxn>
                            <a:cxn ang="0">
                              <a:pos x="connsiteX99" y="connsiteY99"/>
                            </a:cxn>
                            <a:cxn ang="0">
                              <a:pos x="connsiteX100" y="connsiteY100"/>
                            </a:cxn>
                            <a:cxn ang="0">
                              <a:pos x="connsiteX101" y="connsiteY101"/>
                            </a:cxn>
                            <a:cxn ang="0">
                              <a:pos x="connsiteX102" y="connsiteY102"/>
                            </a:cxn>
                            <a:cxn ang="0">
                              <a:pos x="connsiteX103" y="connsiteY103"/>
                            </a:cxn>
                            <a:cxn ang="0">
                              <a:pos x="connsiteX104" y="connsiteY104"/>
                            </a:cxn>
                            <a:cxn ang="0">
                              <a:pos x="connsiteX105" y="connsiteY105"/>
                            </a:cxn>
                            <a:cxn ang="0">
                              <a:pos x="connsiteX106" y="connsiteY106"/>
                            </a:cxn>
                            <a:cxn ang="0">
                              <a:pos x="connsiteX107" y="connsiteY107"/>
                            </a:cxn>
                            <a:cxn ang="0">
                              <a:pos x="connsiteX108" y="connsiteY108"/>
                            </a:cxn>
                            <a:cxn ang="0">
                              <a:pos x="connsiteX109" y="connsiteY109"/>
                            </a:cxn>
                            <a:cxn ang="0">
                              <a:pos x="connsiteX110" y="connsiteY110"/>
                            </a:cxn>
                            <a:cxn ang="0">
                              <a:pos x="connsiteX111" y="connsiteY111"/>
                            </a:cxn>
                            <a:cxn ang="0">
                              <a:pos x="connsiteX112" y="connsiteY112"/>
                            </a:cxn>
                            <a:cxn ang="0">
                              <a:pos x="connsiteX113" y="connsiteY113"/>
                            </a:cxn>
                            <a:cxn ang="0">
                              <a:pos x="connsiteX114" y="connsiteY114"/>
                            </a:cxn>
                            <a:cxn ang="0">
                              <a:pos x="connsiteX115" y="connsiteY115"/>
                            </a:cxn>
                            <a:cxn ang="0">
                              <a:pos x="connsiteX116" y="connsiteY116"/>
                            </a:cxn>
                            <a:cxn ang="0">
                              <a:pos x="connsiteX117" y="connsiteY117"/>
                            </a:cxn>
                            <a:cxn ang="0">
                              <a:pos x="connsiteX118" y="connsiteY118"/>
                            </a:cxn>
                            <a:cxn ang="0">
                              <a:pos x="connsiteX119" y="connsiteY119"/>
                            </a:cxn>
                            <a:cxn ang="0">
                              <a:pos x="connsiteX120" y="connsiteY120"/>
                            </a:cxn>
                            <a:cxn ang="0">
                              <a:pos x="connsiteX121" y="connsiteY121"/>
                            </a:cxn>
                            <a:cxn ang="0">
                              <a:pos x="connsiteX122" y="connsiteY122"/>
                            </a:cxn>
                            <a:cxn ang="0">
                              <a:pos x="connsiteX123" y="connsiteY123"/>
                            </a:cxn>
                            <a:cxn ang="0">
                              <a:pos x="connsiteX124" y="connsiteY124"/>
                            </a:cxn>
                            <a:cxn ang="0">
                              <a:pos x="connsiteX125" y="connsiteY125"/>
                            </a:cxn>
                            <a:cxn ang="0">
                              <a:pos x="connsiteX126" y="connsiteY126"/>
                            </a:cxn>
                            <a:cxn ang="0">
                              <a:pos x="connsiteX127" y="connsiteY127"/>
                            </a:cxn>
                            <a:cxn ang="0">
                              <a:pos x="connsiteX128" y="connsiteY128"/>
                            </a:cxn>
                            <a:cxn ang="0">
                              <a:pos x="connsiteX129" y="connsiteY129"/>
                            </a:cxn>
                            <a:cxn ang="0">
                              <a:pos x="connsiteX130" y="connsiteY130"/>
                            </a:cxn>
                            <a:cxn ang="0">
                              <a:pos x="connsiteX131" y="connsiteY131"/>
                            </a:cxn>
                            <a:cxn ang="0">
                              <a:pos x="connsiteX132" y="connsiteY132"/>
                            </a:cxn>
                            <a:cxn ang="0">
                              <a:pos x="connsiteX133" y="connsiteY133"/>
                            </a:cxn>
                            <a:cxn ang="0">
                              <a:pos x="connsiteX134" y="connsiteY134"/>
                            </a:cxn>
                            <a:cxn ang="0">
                              <a:pos x="connsiteX135" y="connsiteY135"/>
                            </a:cxn>
                            <a:cxn ang="0">
                              <a:pos x="connsiteX136" y="connsiteY136"/>
                            </a:cxn>
                            <a:cxn ang="0">
                              <a:pos x="connsiteX137" y="connsiteY137"/>
                            </a:cxn>
                            <a:cxn ang="0">
                              <a:pos x="connsiteX138" y="connsiteY138"/>
                            </a:cxn>
                            <a:cxn ang="0">
                              <a:pos x="connsiteX139" y="connsiteY139"/>
                            </a:cxn>
                            <a:cxn ang="0">
                              <a:pos x="connsiteX140" y="connsiteY140"/>
                            </a:cxn>
                            <a:cxn ang="0">
                              <a:pos x="connsiteX141" y="connsiteY141"/>
                            </a:cxn>
                            <a:cxn ang="0">
                              <a:pos x="connsiteX142" y="connsiteY142"/>
                            </a:cxn>
                            <a:cxn ang="0">
                              <a:pos x="connsiteX143" y="connsiteY143"/>
                            </a:cxn>
                            <a:cxn ang="0">
                              <a:pos x="connsiteX144" y="connsiteY144"/>
                            </a:cxn>
                            <a:cxn ang="0">
                              <a:pos x="connsiteX145" y="connsiteY145"/>
                            </a:cxn>
                            <a:cxn ang="0">
                              <a:pos x="connsiteX146" y="connsiteY146"/>
                            </a:cxn>
                            <a:cxn ang="0">
                              <a:pos x="connsiteX147" y="connsiteY147"/>
                            </a:cxn>
                            <a:cxn ang="0">
                              <a:pos x="connsiteX148" y="connsiteY148"/>
                            </a:cxn>
                            <a:cxn ang="0">
                              <a:pos x="connsiteX149" y="connsiteY149"/>
                            </a:cxn>
                            <a:cxn ang="0">
                              <a:pos x="connsiteX150" y="connsiteY150"/>
                            </a:cxn>
                            <a:cxn ang="0">
                              <a:pos x="connsiteX151" y="connsiteY151"/>
                            </a:cxn>
                            <a:cxn ang="0">
                              <a:pos x="connsiteX152" y="connsiteY152"/>
                            </a:cxn>
                            <a:cxn ang="0">
                              <a:pos x="connsiteX153" y="connsiteY153"/>
                            </a:cxn>
                            <a:cxn ang="0">
                              <a:pos x="connsiteX154" y="connsiteY154"/>
                            </a:cxn>
                            <a:cxn ang="0">
                              <a:pos x="connsiteX155" y="connsiteY155"/>
                            </a:cxn>
                            <a:cxn ang="0">
                              <a:pos x="connsiteX156" y="connsiteY156"/>
                            </a:cxn>
                            <a:cxn ang="0">
                              <a:pos x="connsiteX157" y="connsiteY157"/>
                            </a:cxn>
                            <a:cxn ang="0">
                              <a:pos x="connsiteX158" y="connsiteY158"/>
                            </a:cxn>
                            <a:cxn ang="0">
                              <a:pos x="connsiteX159" y="connsiteY159"/>
                            </a:cxn>
                            <a:cxn ang="0">
                              <a:pos x="connsiteX160" y="connsiteY160"/>
                            </a:cxn>
                            <a:cxn ang="0">
                              <a:pos x="connsiteX161" y="connsiteY161"/>
                            </a:cxn>
                            <a:cxn ang="0">
                              <a:pos x="connsiteX162" y="connsiteY162"/>
                            </a:cxn>
                            <a:cxn ang="0">
                              <a:pos x="connsiteX163" y="connsiteY163"/>
                            </a:cxn>
                            <a:cxn ang="0">
                              <a:pos x="connsiteX164" y="connsiteY164"/>
                            </a:cxn>
                            <a:cxn ang="0">
                              <a:pos x="connsiteX165" y="connsiteY165"/>
                            </a:cxn>
                            <a:cxn ang="0">
                              <a:pos x="connsiteX166" y="connsiteY166"/>
                            </a:cxn>
                            <a:cxn ang="0">
                              <a:pos x="connsiteX167" y="connsiteY167"/>
                            </a:cxn>
                            <a:cxn ang="0">
                              <a:pos x="connsiteX168" y="connsiteY168"/>
                            </a:cxn>
                            <a:cxn ang="0">
                              <a:pos x="connsiteX169" y="connsiteY169"/>
                            </a:cxn>
                            <a:cxn ang="0">
                              <a:pos x="connsiteX170" y="connsiteY170"/>
                            </a:cxn>
                            <a:cxn ang="0">
                              <a:pos x="connsiteX171" y="connsiteY171"/>
                            </a:cxn>
                            <a:cxn ang="0">
                              <a:pos x="connsiteX172" y="connsiteY172"/>
                            </a:cxn>
                            <a:cxn ang="0">
                              <a:pos x="connsiteX173" y="connsiteY173"/>
                            </a:cxn>
                            <a:cxn ang="0">
                              <a:pos x="connsiteX174" y="connsiteY174"/>
                            </a:cxn>
                            <a:cxn ang="0">
                              <a:pos x="connsiteX175" y="connsiteY175"/>
                            </a:cxn>
                            <a:cxn ang="0">
                              <a:pos x="connsiteX176" y="connsiteY176"/>
                            </a:cxn>
                            <a:cxn ang="0">
                              <a:pos x="connsiteX177" y="connsiteY177"/>
                            </a:cxn>
                            <a:cxn ang="0">
                              <a:pos x="connsiteX178" y="connsiteY178"/>
                            </a:cxn>
                            <a:cxn ang="0">
                              <a:pos x="connsiteX179" y="connsiteY179"/>
                            </a:cxn>
                            <a:cxn ang="0">
                              <a:pos x="connsiteX180" y="connsiteY180"/>
                            </a:cxn>
                            <a:cxn ang="0">
                              <a:pos x="connsiteX181" y="connsiteY181"/>
                            </a:cxn>
                            <a:cxn ang="0">
                              <a:pos x="connsiteX182" y="connsiteY182"/>
                            </a:cxn>
                            <a:cxn ang="0">
                              <a:pos x="connsiteX183" y="connsiteY183"/>
                            </a:cxn>
                            <a:cxn ang="0">
                              <a:pos x="connsiteX184" y="connsiteY184"/>
                            </a:cxn>
                            <a:cxn ang="0">
                              <a:pos x="connsiteX185" y="connsiteY185"/>
                            </a:cxn>
                            <a:cxn ang="0">
                              <a:pos x="connsiteX186" y="connsiteY186"/>
                            </a:cxn>
                            <a:cxn ang="0">
                              <a:pos x="connsiteX187" y="connsiteY187"/>
                            </a:cxn>
                            <a:cxn ang="0">
                              <a:pos x="connsiteX188" y="connsiteY188"/>
                            </a:cxn>
                            <a:cxn ang="0">
                              <a:pos x="connsiteX189" y="connsiteY189"/>
                            </a:cxn>
                            <a:cxn ang="0">
                              <a:pos x="connsiteX190" y="connsiteY190"/>
                            </a:cxn>
                            <a:cxn ang="0">
                              <a:pos x="connsiteX191" y="connsiteY191"/>
                            </a:cxn>
                            <a:cxn ang="0">
                              <a:pos x="connsiteX192" y="connsiteY192"/>
                            </a:cxn>
                            <a:cxn ang="0">
                              <a:pos x="connsiteX193" y="connsiteY193"/>
                            </a:cxn>
                            <a:cxn ang="0">
                              <a:pos x="connsiteX194" y="connsiteY194"/>
                            </a:cxn>
                            <a:cxn ang="0">
                              <a:pos x="connsiteX195" y="connsiteY195"/>
                            </a:cxn>
                            <a:cxn ang="0">
                              <a:pos x="connsiteX196" y="connsiteY196"/>
                            </a:cxn>
                            <a:cxn ang="0">
                              <a:pos x="connsiteX197" y="connsiteY197"/>
                            </a:cxn>
                            <a:cxn ang="0">
                              <a:pos x="connsiteX198" y="connsiteY198"/>
                            </a:cxn>
                            <a:cxn ang="0">
                              <a:pos x="connsiteX199" y="connsiteY199"/>
                            </a:cxn>
                            <a:cxn ang="0">
                              <a:pos x="connsiteX200" y="connsiteY200"/>
                            </a:cxn>
                            <a:cxn ang="0">
                              <a:pos x="connsiteX201" y="connsiteY201"/>
                            </a:cxn>
                            <a:cxn ang="0">
                              <a:pos x="connsiteX202" y="connsiteY202"/>
                            </a:cxn>
                            <a:cxn ang="0">
                              <a:pos x="connsiteX203" y="connsiteY203"/>
                            </a:cxn>
                            <a:cxn ang="0">
                              <a:pos x="connsiteX204" y="connsiteY204"/>
                            </a:cxn>
                            <a:cxn ang="0">
                              <a:pos x="connsiteX205" y="connsiteY205"/>
                            </a:cxn>
                            <a:cxn ang="0">
                              <a:pos x="connsiteX206" y="connsiteY206"/>
                            </a:cxn>
                            <a:cxn ang="0">
                              <a:pos x="connsiteX207" y="connsiteY207"/>
                            </a:cxn>
                            <a:cxn ang="0">
                              <a:pos x="connsiteX208" y="connsiteY208"/>
                            </a:cxn>
                            <a:cxn ang="0">
                              <a:pos x="connsiteX209" y="connsiteY209"/>
                            </a:cxn>
                            <a:cxn ang="0">
                              <a:pos x="connsiteX210" y="connsiteY210"/>
                            </a:cxn>
                            <a:cxn ang="0">
                              <a:pos x="connsiteX211" y="connsiteY211"/>
                            </a:cxn>
                            <a:cxn ang="0">
                              <a:pos x="connsiteX212" y="connsiteY212"/>
                            </a:cxn>
                            <a:cxn ang="0">
                              <a:pos x="connsiteX213" y="connsiteY213"/>
                            </a:cxn>
                            <a:cxn ang="0">
                              <a:pos x="connsiteX214" y="connsiteY214"/>
                            </a:cxn>
                            <a:cxn ang="0">
                              <a:pos x="connsiteX215" y="connsiteY215"/>
                            </a:cxn>
                            <a:cxn ang="0">
                              <a:pos x="connsiteX216" y="connsiteY216"/>
                            </a:cxn>
                            <a:cxn ang="0">
                              <a:pos x="connsiteX217" y="connsiteY217"/>
                            </a:cxn>
                            <a:cxn ang="0">
                              <a:pos x="connsiteX218" y="connsiteY218"/>
                            </a:cxn>
                            <a:cxn ang="0">
                              <a:pos x="connsiteX219" y="connsiteY219"/>
                            </a:cxn>
                            <a:cxn ang="0">
                              <a:pos x="connsiteX220" y="connsiteY220"/>
                            </a:cxn>
                            <a:cxn ang="0">
                              <a:pos x="connsiteX221" y="connsiteY221"/>
                            </a:cxn>
                            <a:cxn ang="0">
                              <a:pos x="connsiteX222" y="connsiteY222"/>
                            </a:cxn>
                            <a:cxn ang="0">
                              <a:pos x="connsiteX223" y="connsiteY223"/>
                            </a:cxn>
                          </a:cxnLst>
                          <a:rect l="l" t="t" r="r" b="b"/>
                          <a:pathLst>
                            <a:path w="2900050" h="4158184">
                              <a:moveTo>
                                <a:pt x="2079092" y="0"/>
                              </a:moveTo>
                              <a:cubicBezTo>
                                <a:pt x="2076867" y="122365"/>
                                <a:pt x="2076748" y="244786"/>
                                <a:pt x="2072418" y="367095"/>
                              </a:cubicBezTo>
                              <a:cubicBezTo>
                                <a:pt x="2072276" y="371104"/>
                                <a:pt x="2068384" y="374088"/>
                                <a:pt x="2065743" y="377107"/>
                              </a:cubicBezTo>
                              <a:cubicBezTo>
                                <a:pt x="2060563" y="383027"/>
                                <a:pt x="2056093" y="390275"/>
                                <a:pt x="2049057" y="393793"/>
                              </a:cubicBezTo>
                              <a:cubicBezTo>
                                <a:pt x="2044607" y="396018"/>
                                <a:pt x="2040027" y="397999"/>
                                <a:pt x="2035708" y="400467"/>
                              </a:cubicBezTo>
                              <a:cubicBezTo>
                                <a:pt x="2017781" y="410711"/>
                                <a:pt x="2034277" y="404997"/>
                                <a:pt x="2012348" y="410479"/>
                              </a:cubicBezTo>
                              <a:lnTo>
                                <a:pt x="1815451" y="403804"/>
                              </a:lnTo>
                              <a:cubicBezTo>
                                <a:pt x="1789859" y="402868"/>
                                <a:pt x="1764194" y="402839"/>
                                <a:pt x="1738695" y="400467"/>
                              </a:cubicBezTo>
                              <a:cubicBezTo>
                                <a:pt x="1716295" y="398383"/>
                                <a:pt x="1671951" y="390455"/>
                                <a:pt x="1671951" y="390455"/>
                              </a:cubicBezTo>
                              <a:lnTo>
                                <a:pt x="1601869" y="397130"/>
                              </a:lnTo>
                              <a:cubicBezTo>
                                <a:pt x="1592948" y="398053"/>
                                <a:pt x="1583824" y="398107"/>
                                <a:pt x="1575171" y="400467"/>
                              </a:cubicBezTo>
                              <a:cubicBezTo>
                                <a:pt x="1571301" y="401522"/>
                                <a:pt x="1568747" y="405348"/>
                                <a:pt x="1565159" y="407142"/>
                              </a:cubicBezTo>
                              <a:cubicBezTo>
                                <a:pt x="1537517" y="420964"/>
                                <a:pt x="1573840" y="398019"/>
                                <a:pt x="1545136" y="417153"/>
                              </a:cubicBezTo>
                              <a:cubicBezTo>
                                <a:pt x="1528381" y="442287"/>
                                <a:pt x="1550971" y="413263"/>
                                <a:pt x="1525113" y="430502"/>
                              </a:cubicBezTo>
                              <a:cubicBezTo>
                                <a:pt x="1521776" y="432727"/>
                                <a:pt x="1520663" y="437177"/>
                                <a:pt x="1518438" y="440514"/>
                              </a:cubicBezTo>
                              <a:cubicBezTo>
                                <a:pt x="1516213" y="447188"/>
                                <a:pt x="1512348" y="453526"/>
                                <a:pt x="1511764" y="460537"/>
                              </a:cubicBezTo>
                              <a:cubicBezTo>
                                <a:pt x="1504595" y="546564"/>
                                <a:pt x="1510903" y="566385"/>
                                <a:pt x="1501752" y="627398"/>
                              </a:cubicBezTo>
                              <a:cubicBezTo>
                                <a:pt x="1495318" y="670291"/>
                                <a:pt x="1499562" y="656236"/>
                                <a:pt x="1488403" y="684131"/>
                              </a:cubicBezTo>
                              <a:cubicBezTo>
                                <a:pt x="1489515" y="718616"/>
                                <a:pt x="1487709" y="753319"/>
                                <a:pt x="1491740" y="787585"/>
                              </a:cubicBezTo>
                              <a:cubicBezTo>
                                <a:pt x="1492291" y="792272"/>
                                <a:pt x="1499835" y="793284"/>
                                <a:pt x="1501752" y="797597"/>
                              </a:cubicBezTo>
                              <a:cubicBezTo>
                                <a:pt x="1504500" y="803780"/>
                                <a:pt x="1503762" y="810985"/>
                                <a:pt x="1505089" y="817620"/>
                              </a:cubicBezTo>
                              <a:cubicBezTo>
                                <a:pt x="1508168" y="833011"/>
                                <a:pt x="1506961" y="828769"/>
                                <a:pt x="1515101" y="840981"/>
                              </a:cubicBezTo>
                              <a:cubicBezTo>
                                <a:pt x="1516213" y="848768"/>
                                <a:pt x="1516368" y="856753"/>
                                <a:pt x="1518438" y="864342"/>
                              </a:cubicBezTo>
                              <a:cubicBezTo>
                                <a:pt x="1519747" y="869141"/>
                                <a:pt x="1523804" y="872891"/>
                                <a:pt x="1525113" y="877690"/>
                              </a:cubicBezTo>
                              <a:cubicBezTo>
                                <a:pt x="1537238" y="922146"/>
                                <a:pt x="1519820" y="883789"/>
                                <a:pt x="1535124" y="914400"/>
                              </a:cubicBezTo>
                              <a:cubicBezTo>
                                <a:pt x="1538973" y="933638"/>
                                <a:pt x="1541214" y="942018"/>
                                <a:pt x="1541799" y="964458"/>
                              </a:cubicBezTo>
                              <a:cubicBezTo>
                                <a:pt x="1544845" y="1081242"/>
                                <a:pt x="1545427" y="1198083"/>
                                <a:pt x="1548473" y="1314867"/>
                              </a:cubicBezTo>
                              <a:cubicBezTo>
                                <a:pt x="1548765" y="1326043"/>
                                <a:pt x="1551013" y="1337088"/>
                                <a:pt x="1551810" y="1348239"/>
                              </a:cubicBezTo>
                              <a:cubicBezTo>
                                <a:pt x="1554351" y="1383815"/>
                                <a:pt x="1556112" y="1419443"/>
                                <a:pt x="1558485" y="1455031"/>
                              </a:cubicBezTo>
                              <a:cubicBezTo>
                                <a:pt x="1559450" y="1469503"/>
                                <a:pt x="1560710" y="1483954"/>
                                <a:pt x="1561822" y="1498415"/>
                              </a:cubicBezTo>
                              <a:cubicBezTo>
                                <a:pt x="1562934" y="1597419"/>
                                <a:pt x="1561932" y="1696470"/>
                                <a:pt x="1565159" y="1795428"/>
                              </a:cubicBezTo>
                              <a:cubicBezTo>
                                <a:pt x="1565290" y="1799437"/>
                                <a:pt x="1570566" y="1801634"/>
                                <a:pt x="1571834" y="1805439"/>
                              </a:cubicBezTo>
                              <a:cubicBezTo>
                                <a:pt x="1573974" y="1811858"/>
                                <a:pt x="1572145" y="1819411"/>
                                <a:pt x="1575171" y="1825463"/>
                              </a:cubicBezTo>
                              <a:cubicBezTo>
                                <a:pt x="1576965" y="1829050"/>
                                <a:pt x="1581378" y="1830869"/>
                                <a:pt x="1585183" y="1832137"/>
                              </a:cubicBezTo>
                              <a:cubicBezTo>
                                <a:pt x="1594913" y="1835380"/>
                                <a:pt x="1605268" y="1836324"/>
                                <a:pt x="1615218" y="1838812"/>
                              </a:cubicBezTo>
                              <a:cubicBezTo>
                                <a:pt x="1618630" y="1839665"/>
                                <a:pt x="1621713" y="1842040"/>
                                <a:pt x="1625229" y="1842149"/>
                              </a:cubicBezTo>
                              <a:lnTo>
                                <a:pt x="1938929" y="1848823"/>
                              </a:lnTo>
                              <a:cubicBezTo>
                                <a:pt x="1952745" y="1850797"/>
                                <a:pt x="1960653" y="1850506"/>
                                <a:pt x="1972301" y="1855498"/>
                              </a:cubicBezTo>
                              <a:cubicBezTo>
                                <a:pt x="1986028" y="1861381"/>
                                <a:pt x="1984257" y="1863586"/>
                                <a:pt x="1998999" y="1865509"/>
                              </a:cubicBezTo>
                              <a:cubicBezTo>
                                <a:pt x="2020073" y="1868258"/>
                                <a:pt x="2041270" y="1869959"/>
                                <a:pt x="2062406" y="1872184"/>
                              </a:cubicBezTo>
                              <a:cubicBezTo>
                                <a:pt x="2063518" y="1876634"/>
                                <a:pt x="2064040" y="1881274"/>
                                <a:pt x="2065743" y="1885533"/>
                              </a:cubicBezTo>
                              <a:cubicBezTo>
                                <a:pt x="2068514" y="1892461"/>
                                <a:pt x="2073560" y="1898424"/>
                                <a:pt x="2075755" y="1905556"/>
                              </a:cubicBezTo>
                              <a:cubicBezTo>
                                <a:pt x="2078068" y="1913074"/>
                                <a:pt x="2076067" y="1921656"/>
                                <a:pt x="2079092" y="1928917"/>
                              </a:cubicBezTo>
                              <a:cubicBezTo>
                                <a:pt x="2081832" y="1935492"/>
                                <a:pt x="2088490" y="1939676"/>
                                <a:pt x="2092441" y="1945603"/>
                              </a:cubicBezTo>
                              <a:cubicBezTo>
                                <a:pt x="2095201" y="1949742"/>
                                <a:pt x="2096648" y="1954633"/>
                                <a:pt x="2099116" y="1958952"/>
                              </a:cubicBezTo>
                              <a:cubicBezTo>
                                <a:pt x="2101106" y="1962434"/>
                                <a:pt x="2103565" y="1965626"/>
                                <a:pt x="2105790" y="1968963"/>
                              </a:cubicBezTo>
                              <a:cubicBezTo>
                                <a:pt x="2113674" y="2000502"/>
                                <a:pt x="2102784" y="1963703"/>
                                <a:pt x="2132488" y="2015685"/>
                              </a:cubicBezTo>
                              <a:cubicBezTo>
                                <a:pt x="2134764" y="2019667"/>
                                <a:pt x="2133533" y="2025061"/>
                                <a:pt x="2135825" y="2029034"/>
                              </a:cubicBezTo>
                              <a:cubicBezTo>
                                <a:pt x="2150321" y="2054160"/>
                                <a:pt x="2169573" y="2076507"/>
                                <a:pt x="2182546" y="2102452"/>
                              </a:cubicBezTo>
                              <a:cubicBezTo>
                                <a:pt x="2185883" y="2109127"/>
                                <a:pt x="2188552" y="2116180"/>
                                <a:pt x="2192558" y="2122476"/>
                              </a:cubicBezTo>
                              <a:cubicBezTo>
                                <a:pt x="2196382" y="2128485"/>
                                <a:pt x="2201767" y="2133366"/>
                                <a:pt x="2205907" y="2139162"/>
                              </a:cubicBezTo>
                              <a:cubicBezTo>
                                <a:pt x="2212901" y="2148953"/>
                                <a:pt x="2219829" y="2158826"/>
                                <a:pt x="2225930" y="2169197"/>
                              </a:cubicBezTo>
                              <a:cubicBezTo>
                                <a:pt x="2230975" y="2177773"/>
                                <a:pt x="2234064" y="2187421"/>
                                <a:pt x="2239279" y="2195895"/>
                              </a:cubicBezTo>
                              <a:cubicBezTo>
                                <a:pt x="2243012" y="2201961"/>
                                <a:pt x="2248615" y="2206696"/>
                                <a:pt x="2252628" y="2212581"/>
                              </a:cubicBezTo>
                              <a:cubicBezTo>
                                <a:pt x="2265317" y="2231191"/>
                                <a:pt x="2275508" y="2251534"/>
                                <a:pt x="2289337" y="2269314"/>
                              </a:cubicBezTo>
                              <a:cubicBezTo>
                                <a:pt x="2297124" y="2279326"/>
                                <a:pt x="2306267" y="2288417"/>
                                <a:pt x="2312698" y="2299349"/>
                              </a:cubicBezTo>
                              <a:cubicBezTo>
                                <a:pt x="2328591" y="2326366"/>
                                <a:pt x="2338978" y="2356512"/>
                                <a:pt x="2356082" y="2382779"/>
                              </a:cubicBezTo>
                              <a:cubicBezTo>
                                <a:pt x="2387229" y="2430613"/>
                                <a:pt x="2416346" y="2479832"/>
                                <a:pt x="2449524" y="2526280"/>
                              </a:cubicBezTo>
                              <a:cubicBezTo>
                                <a:pt x="2460648" y="2541854"/>
                                <a:pt x="2472793" y="2556747"/>
                                <a:pt x="2482897" y="2573001"/>
                              </a:cubicBezTo>
                              <a:cubicBezTo>
                                <a:pt x="2498413" y="2597961"/>
                                <a:pt x="2509332" y="2625748"/>
                                <a:pt x="2526281" y="2649758"/>
                              </a:cubicBezTo>
                              <a:cubicBezTo>
                                <a:pt x="2644445" y="2817158"/>
                                <a:pt x="2569935" y="2703944"/>
                                <a:pt x="2659770" y="2856666"/>
                              </a:cubicBezTo>
                              <a:cubicBezTo>
                                <a:pt x="2663837" y="2863580"/>
                                <a:pt x="2669531" y="2869514"/>
                                <a:pt x="2673118" y="2876689"/>
                              </a:cubicBezTo>
                              <a:cubicBezTo>
                                <a:pt x="2676264" y="2882982"/>
                                <a:pt x="2676862" y="2890316"/>
                                <a:pt x="2679793" y="2896712"/>
                              </a:cubicBezTo>
                              <a:cubicBezTo>
                                <a:pt x="2689121" y="2917063"/>
                                <a:pt x="2702299" y="2935699"/>
                                <a:pt x="2709828" y="2956782"/>
                              </a:cubicBezTo>
                              <a:cubicBezTo>
                                <a:pt x="2715390" y="2972356"/>
                                <a:pt x="2720797" y="2987986"/>
                                <a:pt x="2726514" y="3003504"/>
                              </a:cubicBezTo>
                              <a:cubicBezTo>
                                <a:pt x="2728585" y="3009125"/>
                                <a:pt x="2731295" y="3014507"/>
                                <a:pt x="2733189" y="3020190"/>
                              </a:cubicBezTo>
                              <a:cubicBezTo>
                                <a:pt x="2740373" y="3041741"/>
                                <a:pt x="2731468" y="3025953"/>
                                <a:pt x="2743200" y="3043550"/>
                              </a:cubicBezTo>
                              <a:cubicBezTo>
                                <a:pt x="2751861" y="3088093"/>
                                <a:pt x="2757958" y="3133260"/>
                                <a:pt x="2769898" y="3177039"/>
                              </a:cubicBezTo>
                              <a:cubicBezTo>
                                <a:pt x="2772029" y="3184852"/>
                                <a:pt x="2773805" y="3192789"/>
                                <a:pt x="2776573" y="3200400"/>
                              </a:cubicBezTo>
                              <a:cubicBezTo>
                                <a:pt x="2778273" y="3205075"/>
                                <a:pt x="2781444" y="3209112"/>
                                <a:pt x="2783247" y="3213749"/>
                              </a:cubicBezTo>
                              <a:cubicBezTo>
                                <a:pt x="2789241" y="3229162"/>
                                <a:pt x="2794371" y="3244896"/>
                                <a:pt x="2799933" y="3260470"/>
                              </a:cubicBezTo>
                              <a:cubicBezTo>
                                <a:pt x="2803436" y="3302510"/>
                                <a:pt x="2802379" y="3301027"/>
                                <a:pt x="2809945" y="3343901"/>
                              </a:cubicBezTo>
                              <a:cubicBezTo>
                                <a:pt x="2814078" y="3367319"/>
                                <a:pt x="2819878" y="3390448"/>
                                <a:pt x="2823294" y="3413982"/>
                              </a:cubicBezTo>
                              <a:cubicBezTo>
                                <a:pt x="2829895" y="3459452"/>
                                <a:pt x="2833850" y="3505273"/>
                                <a:pt x="2839980" y="3550809"/>
                              </a:cubicBezTo>
                              <a:cubicBezTo>
                                <a:pt x="2841639" y="3563135"/>
                                <a:pt x="2843638" y="3575452"/>
                                <a:pt x="2846654" y="3587518"/>
                              </a:cubicBezTo>
                              <a:cubicBezTo>
                                <a:pt x="2851435" y="3606641"/>
                                <a:pt x="2857778" y="3625340"/>
                                <a:pt x="2863340" y="3644251"/>
                              </a:cubicBezTo>
                              <a:cubicBezTo>
                                <a:pt x="2865565" y="3659825"/>
                                <a:pt x="2868509" y="3675312"/>
                                <a:pt x="2870015" y="3690972"/>
                              </a:cubicBezTo>
                              <a:cubicBezTo>
                                <a:pt x="2874074" y="3733181"/>
                                <a:pt x="2875555" y="3775620"/>
                                <a:pt x="2880027" y="3817787"/>
                              </a:cubicBezTo>
                              <a:cubicBezTo>
                                <a:pt x="2888122" y="3894110"/>
                                <a:pt x="2887653" y="3888344"/>
                                <a:pt x="2900050" y="3937927"/>
                              </a:cubicBezTo>
                              <a:cubicBezTo>
                                <a:pt x="2897825" y="3947939"/>
                                <a:pt x="2899064" y="3959429"/>
                                <a:pt x="2893375" y="3967962"/>
                              </a:cubicBezTo>
                              <a:cubicBezTo>
                                <a:pt x="2889236" y="3974171"/>
                                <a:pt x="2879875" y="3974350"/>
                                <a:pt x="2873352" y="3977974"/>
                              </a:cubicBezTo>
                              <a:cubicBezTo>
                                <a:pt x="2844596" y="3993950"/>
                                <a:pt x="2889756" y="3973908"/>
                                <a:pt x="2843317" y="3991323"/>
                              </a:cubicBezTo>
                              <a:cubicBezTo>
                                <a:pt x="2832099" y="3995530"/>
                                <a:pt x="2821311" y="4000882"/>
                                <a:pt x="2809945" y="4004671"/>
                              </a:cubicBezTo>
                              <a:cubicBezTo>
                                <a:pt x="2801242" y="4007572"/>
                                <a:pt x="2791836" y="4008125"/>
                                <a:pt x="2783247" y="4011346"/>
                              </a:cubicBezTo>
                              <a:cubicBezTo>
                                <a:pt x="2773931" y="4014840"/>
                                <a:pt x="2766148" y="4022077"/>
                                <a:pt x="2756549" y="4024695"/>
                              </a:cubicBezTo>
                              <a:cubicBezTo>
                                <a:pt x="2741372" y="4028834"/>
                                <a:pt x="2725306" y="4028555"/>
                                <a:pt x="2709828" y="4031369"/>
                              </a:cubicBezTo>
                              <a:cubicBezTo>
                                <a:pt x="2700803" y="4033010"/>
                                <a:pt x="2692029" y="4035819"/>
                                <a:pt x="2683130" y="4038044"/>
                              </a:cubicBezTo>
                              <a:cubicBezTo>
                                <a:pt x="2674231" y="4043606"/>
                                <a:pt x="2666279" y="4051102"/>
                                <a:pt x="2656432" y="4054730"/>
                              </a:cubicBezTo>
                              <a:cubicBezTo>
                                <a:pt x="2644762" y="4059029"/>
                                <a:pt x="2631829" y="4058555"/>
                                <a:pt x="2619723" y="4061404"/>
                              </a:cubicBezTo>
                              <a:cubicBezTo>
                                <a:pt x="2612875" y="4063015"/>
                                <a:pt x="2606544" y="4066449"/>
                                <a:pt x="2599700" y="4068079"/>
                              </a:cubicBezTo>
                              <a:cubicBezTo>
                                <a:pt x="2577712" y="4073314"/>
                                <a:pt x="2546168" y="4077507"/>
                                <a:pt x="2522943" y="4084765"/>
                              </a:cubicBezTo>
                              <a:cubicBezTo>
                                <a:pt x="2437430" y="4111489"/>
                                <a:pt x="2524197" y="4118973"/>
                                <a:pt x="2322710" y="4138161"/>
                              </a:cubicBezTo>
                              <a:cubicBezTo>
                                <a:pt x="2299349" y="4140386"/>
                                <a:pt x="2275913" y="4141925"/>
                                <a:pt x="2252628" y="4144835"/>
                              </a:cubicBezTo>
                              <a:cubicBezTo>
                                <a:pt x="2240287" y="4146378"/>
                                <a:pt x="2228308" y="4150432"/>
                                <a:pt x="2215918" y="4151509"/>
                              </a:cubicBezTo>
                              <a:cubicBezTo>
                                <a:pt x="2177067" y="4154887"/>
                                <a:pt x="2138050" y="4155959"/>
                                <a:pt x="2099116" y="4158184"/>
                              </a:cubicBezTo>
                              <a:lnTo>
                                <a:pt x="974470" y="4084765"/>
                              </a:lnTo>
                              <a:cubicBezTo>
                                <a:pt x="935097" y="4081787"/>
                                <a:pt x="839417" y="4042842"/>
                                <a:pt x="810946" y="4034707"/>
                              </a:cubicBezTo>
                              <a:cubicBezTo>
                                <a:pt x="772012" y="4023583"/>
                                <a:pt x="731006" y="4018090"/>
                                <a:pt x="694143" y="4001334"/>
                              </a:cubicBezTo>
                              <a:cubicBezTo>
                                <a:pt x="681907" y="3995772"/>
                                <a:pt x="670377" y="3988272"/>
                                <a:pt x="657434" y="3984648"/>
                              </a:cubicBezTo>
                              <a:cubicBezTo>
                                <a:pt x="647259" y="3981799"/>
                                <a:pt x="559287" y="3971923"/>
                                <a:pt x="553980" y="3971299"/>
                              </a:cubicBezTo>
                              <a:cubicBezTo>
                                <a:pt x="544383" y="3965541"/>
                                <a:pt x="534386" y="3958964"/>
                                <a:pt x="523945" y="3954613"/>
                              </a:cubicBezTo>
                              <a:cubicBezTo>
                                <a:pt x="515172" y="3950957"/>
                                <a:pt x="505877" y="3948584"/>
                                <a:pt x="497247" y="3944601"/>
                              </a:cubicBezTo>
                              <a:cubicBezTo>
                                <a:pt x="463636" y="3929089"/>
                                <a:pt x="499327" y="3937271"/>
                                <a:pt x="457200" y="3931252"/>
                              </a:cubicBezTo>
                              <a:cubicBezTo>
                                <a:pt x="443851" y="3926803"/>
                                <a:pt x="430711" y="3921670"/>
                                <a:pt x="417154" y="3917904"/>
                              </a:cubicBezTo>
                              <a:cubicBezTo>
                                <a:pt x="410634" y="3916093"/>
                                <a:pt x="403736" y="3916034"/>
                                <a:pt x="397130" y="3914566"/>
                              </a:cubicBezTo>
                              <a:cubicBezTo>
                                <a:pt x="393696" y="3913803"/>
                                <a:pt x="390455" y="3912341"/>
                                <a:pt x="387118" y="3911229"/>
                              </a:cubicBezTo>
                              <a:cubicBezTo>
                                <a:pt x="383781" y="3909004"/>
                                <a:pt x="379612" y="3907687"/>
                                <a:pt x="377107" y="3904555"/>
                              </a:cubicBezTo>
                              <a:cubicBezTo>
                                <a:pt x="364163" y="3888375"/>
                                <a:pt x="385602" y="3898486"/>
                                <a:pt x="363758" y="3891206"/>
                              </a:cubicBezTo>
                              <a:cubicBezTo>
                                <a:pt x="360421" y="3886756"/>
                                <a:pt x="356506" y="3882686"/>
                                <a:pt x="353746" y="3877857"/>
                              </a:cubicBezTo>
                              <a:cubicBezTo>
                                <a:pt x="352001" y="3874803"/>
                                <a:pt x="351982" y="3870991"/>
                                <a:pt x="350409" y="3867845"/>
                              </a:cubicBezTo>
                              <a:cubicBezTo>
                                <a:pt x="348615" y="3864258"/>
                                <a:pt x="345529" y="3861421"/>
                                <a:pt x="343735" y="3857834"/>
                              </a:cubicBezTo>
                              <a:cubicBezTo>
                                <a:pt x="330994" y="3832353"/>
                                <a:pt x="354593" y="3866752"/>
                                <a:pt x="330386" y="3834473"/>
                              </a:cubicBezTo>
                              <a:cubicBezTo>
                                <a:pt x="329273" y="3828911"/>
                                <a:pt x="329282" y="3823001"/>
                                <a:pt x="327048" y="3817787"/>
                              </a:cubicBezTo>
                              <a:cubicBezTo>
                                <a:pt x="325809" y="3814895"/>
                                <a:pt x="322203" y="3813672"/>
                                <a:pt x="320374" y="3811112"/>
                              </a:cubicBezTo>
                              <a:cubicBezTo>
                                <a:pt x="316604" y="3805834"/>
                                <a:pt x="312917" y="3800388"/>
                                <a:pt x="310362" y="3794426"/>
                              </a:cubicBezTo>
                              <a:cubicBezTo>
                                <a:pt x="306205" y="3784726"/>
                                <a:pt x="303688" y="3774403"/>
                                <a:pt x="300351" y="3764391"/>
                              </a:cubicBezTo>
                              <a:cubicBezTo>
                                <a:pt x="298126" y="3718782"/>
                                <a:pt x="295346" y="3673197"/>
                                <a:pt x="293676" y="3627565"/>
                              </a:cubicBezTo>
                              <a:cubicBezTo>
                                <a:pt x="292008" y="3581973"/>
                                <a:pt x="293072" y="3536279"/>
                                <a:pt x="290339" y="3490739"/>
                              </a:cubicBezTo>
                              <a:cubicBezTo>
                                <a:pt x="289725" y="3480501"/>
                                <a:pt x="285675" y="3470761"/>
                                <a:pt x="283664" y="3460704"/>
                              </a:cubicBezTo>
                              <a:cubicBezTo>
                                <a:pt x="282337" y="3454069"/>
                                <a:pt x="281439" y="3447355"/>
                                <a:pt x="280327" y="3440680"/>
                              </a:cubicBezTo>
                              <a:cubicBezTo>
                                <a:pt x="278102" y="3393959"/>
                                <a:pt x="276155" y="3347224"/>
                                <a:pt x="273653" y="3300517"/>
                              </a:cubicBezTo>
                              <a:cubicBezTo>
                                <a:pt x="272818" y="3284926"/>
                                <a:pt x="272335" y="3269278"/>
                                <a:pt x="270316" y="3253796"/>
                              </a:cubicBezTo>
                              <a:cubicBezTo>
                                <a:pt x="268999" y="3243702"/>
                                <a:pt x="254934" y="3188936"/>
                                <a:pt x="253629" y="3183714"/>
                              </a:cubicBezTo>
                              <a:cubicBezTo>
                                <a:pt x="251404" y="3174815"/>
                                <a:pt x="248463" y="3166064"/>
                                <a:pt x="246955" y="3157016"/>
                              </a:cubicBezTo>
                              <a:cubicBezTo>
                                <a:pt x="245843" y="3150342"/>
                                <a:pt x="245758" y="3143412"/>
                                <a:pt x="243618" y="3136993"/>
                              </a:cubicBezTo>
                              <a:cubicBezTo>
                                <a:pt x="242350" y="3133188"/>
                                <a:pt x="239168" y="3130318"/>
                                <a:pt x="236943" y="3126981"/>
                              </a:cubicBezTo>
                              <a:cubicBezTo>
                                <a:pt x="235831" y="3122531"/>
                                <a:pt x="234426" y="3118145"/>
                                <a:pt x="233606" y="3113632"/>
                              </a:cubicBezTo>
                              <a:cubicBezTo>
                                <a:pt x="232199" y="3105893"/>
                                <a:pt x="232271" y="3097878"/>
                                <a:pt x="230269" y="3090271"/>
                              </a:cubicBezTo>
                              <a:cubicBezTo>
                                <a:pt x="226688" y="3076664"/>
                                <a:pt x="221157" y="3063643"/>
                                <a:pt x="216920" y="3050225"/>
                              </a:cubicBezTo>
                              <a:cubicBezTo>
                                <a:pt x="214481" y="3042502"/>
                                <a:pt x="212470" y="3034651"/>
                                <a:pt x="210245" y="3026864"/>
                              </a:cubicBezTo>
                              <a:cubicBezTo>
                                <a:pt x="206349" y="2999593"/>
                                <a:pt x="201910" y="2970255"/>
                                <a:pt x="200234" y="2943434"/>
                              </a:cubicBezTo>
                              <a:cubicBezTo>
                                <a:pt x="198151" y="2910108"/>
                                <a:pt x="198749" y="2876656"/>
                                <a:pt x="196897" y="2843317"/>
                              </a:cubicBezTo>
                              <a:cubicBezTo>
                                <a:pt x="196522" y="2836561"/>
                                <a:pt x="194473" y="2829998"/>
                                <a:pt x="193559" y="2823293"/>
                              </a:cubicBezTo>
                              <a:cubicBezTo>
                                <a:pt x="191135" y="2805521"/>
                                <a:pt x="189110" y="2787696"/>
                                <a:pt x="186885" y="2769898"/>
                              </a:cubicBezTo>
                              <a:cubicBezTo>
                                <a:pt x="184660" y="2670894"/>
                                <a:pt x="183012" y="2571875"/>
                                <a:pt x="180210" y="2472885"/>
                              </a:cubicBezTo>
                              <a:cubicBezTo>
                                <a:pt x="179674" y="2453949"/>
                                <a:pt x="179711" y="2434882"/>
                                <a:pt x="176873" y="2416152"/>
                              </a:cubicBezTo>
                              <a:cubicBezTo>
                                <a:pt x="174125" y="2398013"/>
                                <a:pt x="167974" y="2380555"/>
                                <a:pt x="163524" y="2362756"/>
                              </a:cubicBezTo>
                              <a:cubicBezTo>
                                <a:pt x="162412" y="2349407"/>
                                <a:pt x="162655" y="2335875"/>
                                <a:pt x="160187" y="2322709"/>
                              </a:cubicBezTo>
                              <a:cubicBezTo>
                                <a:pt x="159270" y="2317820"/>
                                <a:pt x="154378" y="2314260"/>
                                <a:pt x="153513" y="2309361"/>
                              </a:cubicBezTo>
                              <a:cubicBezTo>
                                <a:pt x="142356" y="2246141"/>
                                <a:pt x="159212" y="2284052"/>
                                <a:pt x="143501" y="2252628"/>
                              </a:cubicBezTo>
                              <a:cubicBezTo>
                                <a:pt x="140164" y="2231492"/>
                                <a:pt x="138679" y="2209979"/>
                                <a:pt x="133489" y="2189220"/>
                              </a:cubicBezTo>
                              <a:cubicBezTo>
                                <a:pt x="128709" y="2170101"/>
                                <a:pt x="125715" y="2161138"/>
                                <a:pt x="123478" y="2142499"/>
                              </a:cubicBezTo>
                              <a:cubicBezTo>
                                <a:pt x="120946" y="2121398"/>
                                <a:pt x="119335" y="2100193"/>
                                <a:pt x="116803" y="2079092"/>
                              </a:cubicBezTo>
                              <a:cubicBezTo>
                                <a:pt x="115997" y="2072374"/>
                                <a:pt x="115107" y="2065633"/>
                                <a:pt x="113466" y="2059069"/>
                              </a:cubicBezTo>
                              <a:cubicBezTo>
                                <a:pt x="111760" y="2052243"/>
                                <a:pt x="108860" y="2045770"/>
                                <a:pt x="106791" y="2039045"/>
                              </a:cubicBezTo>
                              <a:cubicBezTo>
                                <a:pt x="104409" y="2031305"/>
                                <a:pt x="102342" y="2023472"/>
                                <a:pt x="100117" y="2015685"/>
                              </a:cubicBezTo>
                              <a:cubicBezTo>
                                <a:pt x="99005" y="2003448"/>
                                <a:pt x="98800" y="1991095"/>
                                <a:pt x="96780" y="1978975"/>
                              </a:cubicBezTo>
                              <a:cubicBezTo>
                                <a:pt x="95449" y="1970987"/>
                                <a:pt x="91292" y="1963626"/>
                                <a:pt x="90105" y="1955615"/>
                              </a:cubicBezTo>
                              <a:cubicBezTo>
                                <a:pt x="86828" y="1933497"/>
                                <a:pt x="86323" y="1911042"/>
                                <a:pt x="83431" y="1888870"/>
                              </a:cubicBezTo>
                              <a:cubicBezTo>
                                <a:pt x="82976" y="1885382"/>
                                <a:pt x="80947" y="1882271"/>
                                <a:pt x="80094" y="1878858"/>
                              </a:cubicBezTo>
                              <a:cubicBezTo>
                                <a:pt x="77607" y="1868908"/>
                                <a:pt x="75644" y="1858835"/>
                                <a:pt x="73419" y="1848823"/>
                              </a:cubicBezTo>
                              <a:cubicBezTo>
                                <a:pt x="71194" y="1809889"/>
                                <a:pt x="70828" y="1770804"/>
                                <a:pt x="66745" y="1732020"/>
                              </a:cubicBezTo>
                              <a:cubicBezTo>
                                <a:pt x="66325" y="1728031"/>
                                <a:pt x="60729" y="1725965"/>
                                <a:pt x="60070" y="1722009"/>
                              </a:cubicBezTo>
                              <a:cubicBezTo>
                                <a:pt x="57321" y="1705513"/>
                                <a:pt x="59018" y="1688517"/>
                                <a:pt x="56733" y="1671950"/>
                              </a:cubicBezTo>
                              <a:cubicBezTo>
                                <a:pt x="52229" y="1639298"/>
                                <a:pt x="48673" y="1631086"/>
                                <a:pt x="40047" y="1605206"/>
                              </a:cubicBezTo>
                              <a:cubicBezTo>
                                <a:pt x="28007" y="1532966"/>
                                <a:pt x="33656" y="1565048"/>
                                <a:pt x="23361" y="1508426"/>
                              </a:cubicBezTo>
                              <a:lnTo>
                                <a:pt x="16686" y="1471717"/>
                              </a:lnTo>
                              <a:cubicBezTo>
                                <a:pt x="14461" y="1447244"/>
                                <a:pt x="13060" y="1422682"/>
                                <a:pt x="10012" y="1398298"/>
                              </a:cubicBezTo>
                              <a:cubicBezTo>
                                <a:pt x="8605" y="1387041"/>
                                <a:pt x="4870" y="1376166"/>
                                <a:pt x="3337" y="1364925"/>
                              </a:cubicBezTo>
                              <a:cubicBezTo>
                                <a:pt x="1527" y="1351653"/>
                                <a:pt x="1112" y="1338228"/>
                                <a:pt x="0" y="1324879"/>
                              </a:cubicBezTo>
                              <a:cubicBezTo>
                                <a:pt x="2225" y="1252572"/>
                                <a:pt x="3486" y="1180230"/>
                                <a:pt x="6675" y="1107959"/>
                              </a:cubicBezTo>
                              <a:cubicBezTo>
                                <a:pt x="6830" y="1104445"/>
                                <a:pt x="7852" y="1100724"/>
                                <a:pt x="10012" y="1097947"/>
                              </a:cubicBezTo>
                              <a:cubicBezTo>
                                <a:pt x="24306" y="1079569"/>
                                <a:pt x="64021" y="1050918"/>
                                <a:pt x="76756" y="1041215"/>
                              </a:cubicBezTo>
                              <a:cubicBezTo>
                                <a:pt x="84368" y="1035415"/>
                                <a:pt x="93350" y="1031295"/>
                                <a:pt x="100117" y="1024528"/>
                              </a:cubicBezTo>
                              <a:lnTo>
                                <a:pt x="166862" y="957784"/>
                              </a:lnTo>
                              <a:cubicBezTo>
                                <a:pt x="180211" y="944435"/>
                                <a:pt x="194477" y="931944"/>
                                <a:pt x="206908" y="917737"/>
                              </a:cubicBezTo>
                              <a:cubicBezTo>
                                <a:pt x="214695" y="908838"/>
                                <a:pt x="221907" y="899401"/>
                                <a:pt x="230269" y="891039"/>
                              </a:cubicBezTo>
                              <a:cubicBezTo>
                                <a:pt x="247798" y="873510"/>
                                <a:pt x="264008" y="862398"/>
                                <a:pt x="283664" y="847655"/>
                              </a:cubicBezTo>
                              <a:cubicBezTo>
                                <a:pt x="296807" y="821372"/>
                                <a:pt x="282684" y="845300"/>
                                <a:pt x="313700" y="814283"/>
                              </a:cubicBezTo>
                              <a:cubicBezTo>
                                <a:pt x="327616" y="800367"/>
                                <a:pt x="339438" y="784412"/>
                                <a:pt x="353746" y="770899"/>
                              </a:cubicBezTo>
                              <a:cubicBezTo>
                                <a:pt x="359578" y="765391"/>
                                <a:pt x="367561" y="762630"/>
                                <a:pt x="373770" y="757550"/>
                              </a:cubicBezTo>
                              <a:cubicBezTo>
                                <a:pt x="379858" y="752569"/>
                                <a:pt x="384894" y="746426"/>
                                <a:pt x="390456" y="740864"/>
                              </a:cubicBezTo>
                              <a:cubicBezTo>
                                <a:pt x="398270" y="717420"/>
                                <a:pt x="391306" y="733338"/>
                                <a:pt x="423828" y="700817"/>
                              </a:cubicBezTo>
                              <a:lnTo>
                                <a:pt x="457200" y="667445"/>
                              </a:lnTo>
                              <a:cubicBezTo>
                                <a:pt x="459425" y="665220"/>
                                <a:pt x="461061" y="662178"/>
                                <a:pt x="463875" y="660771"/>
                              </a:cubicBezTo>
                              <a:lnTo>
                                <a:pt x="477224" y="654096"/>
                              </a:lnTo>
                              <a:cubicBezTo>
                                <a:pt x="500997" y="624381"/>
                                <a:pt x="484875" y="641684"/>
                                <a:pt x="530619" y="607375"/>
                              </a:cubicBezTo>
                              <a:lnTo>
                                <a:pt x="530619" y="607375"/>
                              </a:lnTo>
                              <a:cubicBezTo>
                                <a:pt x="556467" y="581528"/>
                                <a:pt x="543533" y="587498"/>
                                <a:pt x="563991" y="580677"/>
                              </a:cubicBezTo>
                              <a:cubicBezTo>
                                <a:pt x="586331" y="547173"/>
                                <a:pt x="541594" y="612851"/>
                                <a:pt x="594027" y="547305"/>
                              </a:cubicBezTo>
                              <a:cubicBezTo>
                                <a:pt x="601515" y="537945"/>
                                <a:pt x="610989" y="524842"/>
                                <a:pt x="620724" y="517270"/>
                              </a:cubicBezTo>
                              <a:cubicBezTo>
                                <a:pt x="625844" y="513288"/>
                                <a:pt x="632221" y="511150"/>
                                <a:pt x="637410" y="507258"/>
                              </a:cubicBezTo>
                              <a:cubicBezTo>
                                <a:pt x="650058" y="497772"/>
                                <a:pt x="662940" y="488402"/>
                                <a:pt x="674120" y="477223"/>
                              </a:cubicBezTo>
                              <a:cubicBezTo>
                                <a:pt x="677457" y="473886"/>
                                <a:pt x="680447" y="470160"/>
                                <a:pt x="684132" y="467212"/>
                              </a:cubicBezTo>
                              <a:cubicBezTo>
                                <a:pt x="691604" y="461234"/>
                                <a:pt x="700411" y="456962"/>
                                <a:pt x="707492" y="450525"/>
                              </a:cubicBezTo>
                              <a:cubicBezTo>
                                <a:pt x="712762" y="445734"/>
                                <a:pt x="715517" y="438571"/>
                                <a:pt x="720841" y="433839"/>
                              </a:cubicBezTo>
                              <a:cubicBezTo>
                                <a:pt x="725689" y="429530"/>
                                <a:pt x="732646" y="428099"/>
                                <a:pt x="737527" y="423828"/>
                              </a:cubicBezTo>
                              <a:cubicBezTo>
                                <a:pt x="750551" y="412432"/>
                                <a:pt x="762000" y="399355"/>
                                <a:pt x="774237" y="387118"/>
                              </a:cubicBezTo>
                              <a:cubicBezTo>
                                <a:pt x="778687" y="382668"/>
                                <a:pt x="783521" y="378573"/>
                                <a:pt x="787586" y="373769"/>
                              </a:cubicBezTo>
                              <a:cubicBezTo>
                                <a:pt x="799822" y="359308"/>
                                <a:pt x="811425" y="344285"/>
                                <a:pt x="824295" y="330385"/>
                              </a:cubicBezTo>
                              <a:cubicBezTo>
                                <a:pt x="839259" y="314224"/>
                                <a:pt x="856513" y="300239"/>
                                <a:pt x="871016" y="283664"/>
                              </a:cubicBezTo>
                              <a:cubicBezTo>
                                <a:pt x="878803" y="274765"/>
                                <a:pt x="887071" y="266264"/>
                                <a:pt x="894377" y="256966"/>
                              </a:cubicBezTo>
                              <a:cubicBezTo>
                                <a:pt x="923655" y="219704"/>
                                <a:pt x="894223" y="250448"/>
                                <a:pt x="917737" y="226931"/>
                              </a:cubicBezTo>
                              <a:cubicBezTo>
                                <a:pt x="918850" y="223594"/>
                                <a:pt x="918915" y="219697"/>
                                <a:pt x="921075" y="216920"/>
                              </a:cubicBezTo>
                              <a:cubicBezTo>
                                <a:pt x="926870" y="209469"/>
                                <a:pt x="941098" y="196896"/>
                                <a:pt x="941098" y="196896"/>
                              </a:cubicBezTo>
                              <a:cubicBezTo>
                                <a:pt x="942210" y="193559"/>
                                <a:pt x="942862" y="190031"/>
                                <a:pt x="944435" y="186885"/>
                              </a:cubicBezTo>
                              <a:cubicBezTo>
                                <a:pt x="946229" y="183297"/>
                                <a:pt x="948500" y="179918"/>
                                <a:pt x="951110" y="176873"/>
                              </a:cubicBezTo>
                              <a:cubicBezTo>
                                <a:pt x="971397" y="153205"/>
                                <a:pt x="966643" y="168011"/>
                                <a:pt x="997831" y="136826"/>
                              </a:cubicBezTo>
                              <a:cubicBezTo>
                                <a:pt x="1001168" y="133489"/>
                                <a:pt x="1004735" y="130367"/>
                                <a:pt x="1007843" y="126815"/>
                              </a:cubicBezTo>
                              <a:cubicBezTo>
                                <a:pt x="1018261" y="114909"/>
                                <a:pt x="1020049" y="109555"/>
                                <a:pt x="1031203" y="100117"/>
                              </a:cubicBezTo>
                              <a:cubicBezTo>
                                <a:pt x="1064073" y="72304"/>
                                <a:pt x="1051862" y="77656"/>
                                <a:pt x="1074587" y="70082"/>
                              </a:cubicBezTo>
                              <a:cubicBezTo>
                                <a:pt x="1079037" y="66745"/>
                                <a:pt x="1083802" y="63791"/>
                                <a:pt x="1087936" y="60070"/>
                              </a:cubicBezTo>
                              <a:cubicBezTo>
                                <a:pt x="1094952" y="53756"/>
                                <a:pt x="1101285" y="46721"/>
                                <a:pt x="1107959" y="40047"/>
                              </a:cubicBezTo>
                              <a:cubicBezTo>
                                <a:pt x="1111296" y="36710"/>
                                <a:pt x="1113493" y="31527"/>
                                <a:pt x="1117971" y="30035"/>
                              </a:cubicBezTo>
                              <a:lnTo>
                                <a:pt x="1127983" y="26698"/>
                              </a:lnTo>
                              <a:cubicBezTo>
                                <a:pt x="1131320" y="23361"/>
                                <a:pt x="1134411" y="19757"/>
                                <a:pt x="1137994" y="16686"/>
                              </a:cubicBezTo>
                              <a:cubicBezTo>
                                <a:pt x="1166501" y="-7750"/>
                                <a:pt x="1161055" y="7599"/>
                                <a:pt x="1221425" y="13349"/>
                              </a:cubicBezTo>
                              <a:cubicBezTo>
                                <a:pt x="1224762" y="14461"/>
                                <a:pt x="1227971" y="16083"/>
                                <a:pt x="1231437" y="16686"/>
                              </a:cubicBezTo>
                              <a:cubicBezTo>
                                <a:pt x="1253601" y="20541"/>
                                <a:pt x="1276356" y="21242"/>
                                <a:pt x="1298181" y="26698"/>
                              </a:cubicBezTo>
                              <a:cubicBezTo>
                                <a:pt x="1328345" y="34238"/>
                                <a:pt x="1291303" y="24821"/>
                                <a:pt x="1334891" y="36709"/>
                              </a:cubicBezTo>
                              <a:cubicBezTo>
                                <a:pt x="1339316" y="37916"/>
                                <a:pt x="1343815" y="38840"/>
                                <a:pt x="1348240" y="40047"/>
                              </a:cubicBezTo>
                              <a:cubicBezTo>
                                <a:pt x="1356053" y="42178"/>
                                <a:pt x="1363576" y="45627"/>
                                <a:pt x="1371600" y="46721"/>
                              </a:cubicBezTo>
                              <a:cubicBezTo>
                                <a:pt x="1388170" y="48980"/>
                                <a:pt x="1404973" y="48946"/>
                                <a:pt x="1421659" y="50058"/>
                              </a:cubicBezTo>
                              <a:cubicBezTo>
                                <a:pt x="1424996" y="52283"/>
                                <a:pt x="1428538" y="54227"/>
                                <a:pt x="1431670" y="56733"/>
                              </a:cubicBezTo>
                              <a:cubicBezTo>
                                <a:pt x="1438176" y="61938"/>
                                <a:pt x="1439558" y="67149"/>
                                <a:pt x="1448356" y="70082"/>
                              </a:cubicBezTo>
                              <a:cubicBezTo>
                                <a:pt x="1454775" y="72222"/>
                                <a:pt x="1461705" y="72307"/>
                                <a:pt x="1468380" y="73419"/>
                              </a:cubicBezTo>
                              <a:cubicBezTo>
                                <a:pt x="1478392" y="76756"/>
                                <a:pt x="1488616" y="79512"/>
                                <a:pt x="1498415" y="83431"/>
                              </a:cubicBezTo>
                              <a:cubicBezTo>
                                <a:pt x="1503977" y="85656"/>
                                <a:pt x="1509244" y="88850"/>
                                <a:pt x="1515101" y="90105"/>
                              </a:cubicBezTo>
                              <a:cubicBezTo>
                                <a:pt x="1524951" y="92216"/>
                                <a:pt x="1535075" y="92955"/>
                                <a:pt x="1545136" y="93442"/>
                              </a:cubicBezTo>
                              <a:cubicBezTo>
                                <a:pt x="1604067" y="96294"/>
                                <a:pt x="1663051" y="97892"/>
                                <a:pt x="1722009" y="100117"/>
                              </a:cubicBezTo>
                              <a:lnTo>
                                <a:pt x="2039045" y="96779"/>
                              </a:lnTo>
                              <a:cubicBezTo>
                                <a:pt x="2043761" y="96587"/>
                                <a:pt x="2046159" y="90493"/>
                                <a:pt x="2049057" y="86768"/>
                              </a:cubicBezTo>
                              <a:cubicBezTo>
                                <a:pt x="2070023" y="59812"/>
                                <a:pt x="2053035" y="72991"/>
                                <a:pt x="2072418" y="60070"/>
                              </a:cubicBezTo>
                              <a:cubicBezTo>
                                <a:pt x="2076458" y="47947"/>
                                <a:pt x="2072237" y="50058"/>
                                <a:pt x="2082429" y="50058"/>
                              </a:cubicBezTo>
                            </a:path>
                          </a:pathLst>
                        </a:custGeom>
                        <a:solidFill>
                          <a:schemeClr val="bg1">
                            <a:alpha val="66000"/>
                          </a:schemeClr>
                        </a:solidFill>
                        <a:ln w="508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cx="http://schemas.microsoft.com/office/drawing/2014/chartex">
            <w:pict>
              <v:shape w14:anchorId="10115F6D" id="Freeform 16" o:spid="_x0000_s1026" style="position:absolute;margin-left:84.1pt;margin-top:12.15pt;width:229.9pt;height:379.8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2900050,415818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" path="m2079092,v-2225,122365,-2344,244786,-6674,367095c2072276,371104,2068384,374088,2065743,377107v-5180,5920,-9650,13168,-16686,16686c2044607,396018,2040027,397999,2035708,400467v-17927,10244,-1431,4530,-23360,10012l1815451,403804v-25592,-936,-51257,-965,-76756,-3337c1716295,398383,1671951,390455,1671951,390455r-70082,6675c1592948,398053,1583824,398107,1575171,400467v-3870,1055,-6424,4881,-10012,6675c1537517,420964,1573840,398019,1545136,417153v-16755,25134,5835,-3890,-20023,13349c1521776,432727,1520663,437177,1518438,440514v-2225,6674,-6090,13012,-6674,20023c1504595,546564,1510903,566385,1501752,627398v-6434,42893,-2190,28838,-13349,56733c1489515,718616,1487709,753319,1491740,787585v551,4687,8095,5699,10012,10012c1504500,803780,1503762,810985,1505089,817620v3079,15391,1872,11149,10012,23361c1516213,848768,1516368,856753,1518438,864342v1309,4799,5366,8549,6675,13348c1537238,922146,1519820,883789,1535124,914400v3849,19238,6090,27618,6675,50058c1544845,1081242,1545427,1198083,1548473,1314867v292,11176,2540,22221,3337,33372c1554351,1383815,1556112,1419443,1558485,1455031v965,14472,2225,28923,3337,43384c1562934,1597419,1561932,1696470,1565159,1795428v131,4009,5407,6206,6675,10011c1573974,1811858,1572145,1819411,1575171,1825463v1794,3587,6207,5406,10012,6674c1594913,1835380,1605268,1836324,1615218,1838812v3412,853,6495,3228,10011,3337l1938929,1848823v13816,1974,21724,1683,33372,6675c1986028,1861381,1984257,1863586,1998999,1865509v21074,2749,42271,4450,63407,6675c2063518,1876634,2064040,1881274,2065743,1885533v2771,6928,7817,12891,10012,20023c2078068,1913074,2076067,1921656,2079092,1928917v2740,6575,9398,10759,13349,16686c2095201,1949742,2096648,1954633,2099116,1958952v1990,3482,4449,6674,6674,10011c2113674,2000502,2102784,1963703,2132488,2015685v2276,3982,1045,9376,3337,13349c2150321,2054160,2169573,2076507,2182546,2102452v3337,6675,6006,13728,10012,20024c2196382,2128485,2201767,2133366,2205907,2139162v6994,9791,13922,19664,20023,30035c2230975,2177773,2234064,2187421,2239279,2195895v3733,6066,9336,10801,13349,16686c2265317,2231191,2275508,2251534,2289337,2269314v7787,10012,16930,19103,23361,30035c2328591,2326366,2338978,2356512,2356082,2382779v31147,47834,60264,97053,93442,143501c2460648,2541854,2472793,2556747,2482897,2573001v15516,24960,26435,52747,43384,76757c2644445,2817158,2569935,2703944,2659770,2856666v4067,6914,9761,12848,13348,20023c2676264,2882982,2676862,2890316,2679793,2896712v9328,20351,22506,38987,30035,60070c2715390,2972356,2720797,2987986,2726514,3003504v2071,5621,4781,11003,6675,16686c2740373,3041741,2731468,3025953,2743200,3043550v8661,44543,14758,89710,26698,133489c2772029,3184852,2773805,3192789,2776573,3200400v1700,4675,4871,8712,6674,13349c2789241,3229162,2794371,3244896,2799933,3260470v3503,42040,2446,40557,10012,83431c2814078,3367319,2819878,3390448,2823294,3413982v6601,45470,10556,91291,16686,136827c2841639,3563135,2843638,3575452,2846654,3587518v4781,19123,11124,37822,16686,56733c2865565,3659825,2868509,3675312,2870015,3690972v4059,42209,5540,84648,10012,126815c2888122,3894110,2887653,3888344,2900050,3937927v-2225,10012,-986,21502,-6675,30035c2889236,3974171,2879875,3974350,2873352,3977974v-28756,15976,16404,-4066,-30035,13349c2832099,3995530,2821311,4000882,2809945,4004671v-8703,2901,-18109,3454,-26698,6675c2773931,4014840,2766148,4022077,2756549,4024695v-15177,4139,-31243,3860,-46721,6674c2700803,4033010,2692029,4035819,2683130,4038044v-8899,5562,-16851,13058,-26698,16686c2644762,4059029,2631829,4058555,2619723,4061404v-6848,1611,-13179,5045,-20023,6675c2577712,4073314,2546168,4077507,2522943,4084765v-85513,26724,1254,34208,-200233,53396c2299349,4140386,2275913,4141925,2252628,4144835v-12341,1543,-24320,5597,-36710,6674c2177067,4154887,2138050,4155959,2099116,4158184l974470,4084765v-39373,-2978,-135053,-41923,-163524,-50058c772012,4023583,731006,4018090,694143,4001334v-12236,-5562,-23766,-13062,-36709,-16686c647259,3981799,559287,3971923,553980,3971299v-9597,-5758,-19594,-12335,-30035,-16686c515172,3950957,505877,3948584,497247,3944601v-33611,-15512,2080,-7330,-40047,-13349c443851,3926803,430711,3921670,417154,3917904v-6520,-1811,-13418,-1870,-20024,-3338c393696,3913803,390455,3912341,387118,3911229v-3337,-2225,-7506,-3542,-10011,-6674c364163,3888375,385602,3898486,363758,3891206v-3337,-4450,-7252,-8520,-10012,-13349c352001,3874803,351982,3870991,350409,3867845v-1794,-3587,-4880,-6424,-6674,-10011c330994,3832353,354593,3866752,330386,3834473v-1113,-5562,-1104,-11472,-3338,-16686c325809,3814895,322203,3813672,320374,3811112v-3770,-5278,-7457,-10724,-10012,-16686c306205,3784726,303688,3774403,300351,3764391v-2225,-45609,-5005,-91194,-6675,-136826c292008,3581973,293072,3536279,290339,3490739v-614,-10238,-4664,-19978,-6675,-30035c282337,3454069,281439,3447355,280327,3440680v-2225,-46721,-4172,-93456,-6674,-140163c272818,3284926,272335,3269278,270316,3253796v-1317,-10094,-15382,-64860,-16687,-70082c251404,3174815,248463,3166064,246955,3157016v-1112,-6674,-1197,-13604,-3337,-20023c242350,3133188,239168,3130318,236943,3126981v-1112,-4450,-2517,-8836,-3337,-13349c232199,3105893,232271,3097878,230269,3090271v-3581,-13607,-9112,-26628,-13349,-40046c214481,3042502,212470,3034651,210245,3026864v-3896,-27271,-8335,-56609,-10011,-83430c198151,2910108,198749,2876656,196897,2843317v-375,-6756,-2424,-13319,-3338,-20024c191135,2805521,189110,2787696,186885,2769898v-2225,-99004,-3873,-198023,-6675,-297013c179674,2453949,179711,2434882,176873,2416152v-2748,-18139,-8899,-35597,-13349,-53396c162412,2349407,162655,2335875,160187,2322709v-917,-4889,-5809,-8449,-6674,-13348c142356,2246141,159212,2284052,143501,2252628v-3337,-21136,-4822,-42649,-10012,-63408c128709,2170101,125715,2161138,123478,2142499v-2532,-21101,-4143,-42306,-6675,-63407c115997,2072374,115107,2065633,113466,2059069v-1706,-6826,-4606,-13299,-6675,-20024c104409,2031305,102342,2023472,100117,2015685v-1112,-12237,-1317,-24590,-3337,-36710c95449,1970987,91292,1963626,90105,1955615v-3277,-22118,-3782,-44573,-6674,-66745c82976,1885382,80947,1882271,80094,1878858v-2487,-9950,-4450,-20023,-6675,-30035c71194,1809889,70828,1770804,66745,1732020v-420,-3989,-6016,-6055,-6675,-10011c57321,1705513,59018,1688517,56733,1671950v-4504,-32652,-8060,-40864,-16686,-66744c28007,1532966,33656,1565048,23361,1508426r-6675,-36709c14461,1447244,13060,1422682,10012,1398298,8605,1387041,4870,1376166,3337,1364925,1527,1351653,1112,1338228,,1324879v2225,-72307,3486,-144649,6675,-216920c6830,1104445,7852,1100724,10012,1097947v14294,-18378,54009,-47029,66744,-56732c84368,1035415,93350,1031295,100117,1024528r66745,-66744c180211,944435,194477,931944,206908,917737v7787,-8899,14999,-18336,23361,-26698c247798,873510,264008,862398,283664,847655v13143,-26283,-980,-2355,30036,-33372c327616,800367,339438,784412,353746,770899v5832,-5508,13815,-8269,20024,-13349c379858,752569,384894,746426,390456,740864v7814,-23444,850,-7526,33372,-40047l457200,667445v2225,-2225,3861,-5267,6675,-6674l477224,654096v23773,-29715,7651,-12412,53395,-46721l530619,607375v25848,-25847,12914,-19877,33372,-26698c586331,547173,541594,612851,594027,547305v7488,-9360,16962,-22463,26697,-30035c625844,513288,632221,511150,637410,507258v12648,-9486,25530,-18856,36710,-30035c677457,473886,680447,470160,684132,467212v7472,-5978,16279,-10250,23360,-16687c712762,445734,715517,438571,720841,433839v4848,-4309,11805,-5740,16686,-10011c750551,412432,762000,399355,774237,387118v4450,-4450,9284,-8545,13349,-13349c799822,359308,811425,344285,824295,330385v14964,-16161,32218,-30146,46721,-46721c878803,274765,887071,266264,894377,256966v29278,-37262,-154,-6518,23360,-30035c918850,223594,918915,219697,921075,216920v5795,-7451,20023,-20024,20023,-20024c942210,193559,942862,190031,944435,186885v1794,-3588,4065,-6967,6675,-10012c971397,153205,966643,168011,997831,136826v3337,-3337,6904,-6459,10012,-10011c1018261,114909,1020049,109555,1031203,100117v32870,-27813,20659,-22461,43384,-30035c1079037,66745,1083802,63791,1087936,60070v7016,-6314,13349,-13349,20023,-20023c1111296,36710,1113493,31527,1117971,30035r10012,-3337c1131320,23361,1134411,19757,1137994,16686v28507,-24436,23061,-9087,83431,-3337c1224762,14461,1227971,16083,1231437,16686v22164,3855,44919,4556,66744,10012c1328345,34238,1291303,24821,1334891,36709v4425,1207,8924,2131,13349,3338c1356053,42178,1363576,45627,1371600,46721v16570,2259,33373,2225,50059,3337c1424996,52283,1428538,54227,1431670,56733v6506,5205,7888,10416,16686,13349c1454775,72222,1461705,72307,1468380,73419v10012,3337,20236,6093,30035,10012c1503977,85656,1509244,88850,1515101,90105v9850,2111,19974,2850,30035,3337c1604067,96294,1663051,97892,1722009,100117r317036,-3338c2043761,96587,2046159,90493,2049057,86768v20966,-26956,3978,-13777,23361,-26698c2076458,47947,2072237,50058,2082429,50058e" fillcolor="white [3212]" stroked="f" strokeweight="4pt">
                <v:fill opacity="43176f"/>
                <v:stroke joinstyle="miter"/>
                <v:path arrowok="t" o:connecttype="custom" o:connectlocs="2093364,0;2086645,425883;2079924,437499;2063123,456857;2049683,464600;2026162,476215;1827914,468471;1750631,464600;1683428,452984;1612865,460728;1585984,464600;1575903,472344;1555743,483958;1535582,499445;1528862,511060;1522142,534290;1512061,727872;1498620,793691;1501980,913713;1512061,925328;1515421,948557;1525502,975660;1528862,1002762;1535582,1018247;1545662,1060836;1552383,1118911;1559103,1525436;1562463,1564152;1569184,1688046;1572543,1738378;1575903,2082956;1582624,2094570;1585984,2117801;1596065,2125544;1626306,2133288;1636386,2137159;1952239,2144902;1985840,2152646;2012722,2164260;2076564,2172004;2079924,2187491;2090004,2210721;2093364,2237823;2106805,2257181;2113526,2272668;2120246,2284282;2147127,2338486;2150487,2353973;2197529,2439148;2207609,2462379;2221050,2481737;2241210,2516582;2254651,2547556;2268092,2566914;2305053,2632733;2328574,2667577;2372256,2764368;2466339,2930850;2499941,2985053;2543623,3074103;2678029,3314146;2691468,3337375;2698189,3360605;2728430,3430295;2745231,3484499;2751952,3503857;2762031,3530958;2788913,3685825;2795633,3712927;2802353,3728414;2819154,3782617;2829234,3879409;2842675,3960713;2859476,4119452;2866195,4162040;2882996,4227858;2889717,4282061;2899798,4429185;2919958,4568565;2913237,4603410;2893077,4615025;2862836,4630512;2829234,4645998;2802353,4653742;2775472,4669228;2728430,4676971;2701549,4684715;2674668,4704073;2637707,4711816;2617546,4719560;2540262,4738918;2338655,4800865;2268092,4808608;2231130,4816351;2113526,4824095;981159,4738918;816513,4680844;698908,4642126;661947,4622768;557783,4607281;527542,4587923;500660,4576308;460339,4560821;420018,4545335;399856,4541463;389775,4537591;379696,4529849;366255,4514362;356174,4498875;352814,4487260;346095,4475646;332654,4448543;329293,4429185;322573,4421441;312493,4402083;302413,4367238;295692,4208500;292332,4049762;285611,4014917;282251,3991687;275532,3829077;272172,3774874;255370,3693569;248650,3662595;245290,3639366;238570,3627750;235210,3612264;231850,3585161;218409,3538702;211688,3511600;201609,3414809;198249,3298659;194888,3275428;188168,3213482;181447,2868904;178087,2803086;164647,2741139;161287,2694678;154567,2679193;144486,2613374;134405,2539812;124326,2485609;117605,2412048;114245,2388818;107524,2365587;100804,2338486;97444,2295897;90724,2268796;84004,2191362;80644,2179747;73923,2144902;67203,2009394;60482,1997780;57122,1939704;40322,1862271;23521,1749992;16801,1707405;10081,1622228;3360,1583510;0,1537051;6721,1285393;10081,1273777;77283,1207960;100804,1188601;168007,1111168;208328,1064708;231850,1033734;285611,983402;315853,944686;356174,894354;376336,878868;393136,859509;426737,813049;460339,774333;467059,766590;480500,758846;534262,704643;534262,704643;567863,673669;598105,634953;624985,600108;641786,588493;678748,553648;688828,542034;712349,522674;725789,503316;742590,491702;779552,449113;792993,433626;829954,383294;876995,329091;900517,298118;924037,263273;927398,251659;947558,228428;950918,216814;957639,205198;1004681,158738;1014762,147124;1038282,116150;1081964,81305;1095404,69690;1115565,46460;1125646,34845;1135726,30974;1145806,19358;1229810,15487;1239890,19358;1307093,30974;1344055,42588;1357495,46460;1381016,54203;1431418,58075;1441498,65818;1458299,81305;1478460,85177;1508701,96792;1525502,104535;1555743,108406;1733830,116150;2053042,112278;2063123,100663;2086645,69690;2096724,58075" o:connectangles="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"/>
              </v:shape>
            </w:pict>
          </mc:Fallback>
        </mc:AlternateContent>
      </w:r>
      <w:r w:rsidRPr="00761551">
        <w:rPr>
          <w:rFonts w:cs="B Nazanin"/>
          <w:noProof/>
          <w:sz w:val="22"/>
          <w:szCs w:val="22"/>
          <w:lang w:bidi="fa-IR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51AE0DC0" wp14:editId="1D5257D8">
                <wp:simplePos x="0" y="0"/>
                <wp:positionH relativeFrom="column">
                  <wp:posOffset>3817787</wp:posOffset>
                </wp:positionH>
                <wp:positionV relativeFrom="paragraph">
                  <wp:posOffset>274705</wp:posOffset>
                </wp:positionV>
                <wp:extent cx="1914256" cy="4581729"/>
                <wp:effectExtent l="0" t="0" r="0" b="9525"/>
                <wp:wrapNone/>
                <wp:docPr id="17" name="Freeform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14256" cy="4581729"/>
                        </a:xfrm>
                        <a:custGeom>
                          <a:avLst/>
                          <a:gdLst>
                            <a:gd name="connsiteX0" fmla="*/ 209919 w 2966468"/>
                            <a:gd name="connsiteY0" fmla="*/ 3337 h 4642082"/>
                            <a:gd name="connsiteX1" fmla="*/ 206582 w 2966468"/>
                            <a:gd name="connsiteY1" fmla="*/ 40047 h 4642082"/>
                            <a:gd name="connsiteX2" fmla="*/ 199907 w 2966468"/>
                            <a:gd name="connsiteY2" fmla="*/ 50058 h 4642082"/>
                            <a:gd name="connsiteX3" fmla="*/ 196570 w 2966468"/>
                            <a:gd name="connsiteY3" fmla="*/ 63407 h 4642082"/>
                            <a:gd name="connsiteX4" fmla="*/ 189895 w 2966468"/>
                            <a:gd name="connsiteY4" fmla="*/ 76756 h 4642082"/>
                            <a:gd name="connsiteX5" fmla="*/ 186558 w 2966468"/>
                            <a:gd name="connsiteY5" fmla="*/ 86768 h 4642082"/>
                            <a:gd name="connsiteX6" fmla="*/ 183221 w 2966468"/>
                            <a:gd name="connsiteY6" fmla="*/ 100117 h 4642082"/>
                            <a:gd name="connsiteX7" fmla="*/ 176547 w 2966468"/>
                            <a:gd name="connsiteY7" fmla="*/ 110129 h 4642082"/>
                            <a:gd name="connsiteX8" fmla="*/ 173209 w 2966468"/>
                            <a:gd name="connsiteY8" fmla="*/ 120140 h 4642082"/>
                            <a:gd name="connsiteX9" fmla="*/ 166535 w 2966468"/>
                            <a:gd name="connsiteY9" fmla="*/ 126815 h 4642082"/>
                            <a:gd name="connsiteX10" fmla="*/ 153186 w 2966468"/>
                            <a:gd name="connsiteY10" fmla="*/ 160187 h 4642082"/>
                            <a:gd name="connsiteX11" fmla="*/ 136500 w 2966468"/>
                            <a:gd name="connsiteY11" fmla="*/ 193559 h 4642082"/>
                            <a:gd name="connsiteX12" fmla="*/ 133163 w 2966468"/>
                            <a:gd name="connsiteY12" fmla="*/ 206908 h 4642082"/>
                            <a:gd name="connsiteX13" fmla="*/ 126488 w 2966468"/>
                            <a:gd name="connsiteY13" fmla="*/ 223594 h 4642082"/>
                            <a:gd name="connsiteX14" fmla="*/ 123151 w 2966468"/>
                            <a:gd name="connsiteY14" fmla="*/ 246955 h 4642082"/>
                            <a:gd name="connsiteX15" fmla="*/ 116477 w 2966468"/>
                            <a:gd name="connsiteY15" fmla="*/ 280327 h 4642082"/>
                            <a:gd name="connsiteX16" fmla="*/ 129825 w 2966468"/>
                            <a:gd name="connsiteY16" fmla="*/ 420491 h 4642082"/>
                            <a:gd name="connsiteX17" fmla="*/ 139837 w 2966468"/>
                            <a:gd name="connsiteY17" fmla="*/ 427165 h 4642082"/>
                            <a:gd name="connsiteX18" fmla="*/ 143174 w 2966468"/>
                            <a:gd name="connsiteY18" fmla="*/ 437177 h 4642082"/>
                            <a:gd name="connsiteX19" fmla="*/ 163198 w 2966468"/>
                            <a:gd name="connsiteY19" fmla="*/ 447188 h 4642082"/>
                            <a:gd name="connsiteX20" fmla="*/ 169872 w 2966468"/>
                            <a:gd name="connsiteY20" fmla="*/ 453863 h 4642082"/>
                            <a:gd name="connsiteX21" fmla="*/ 189895 w 2966468"/>
                            <a:gd name="connsiteY21" fmla="*/ 460537 h 4642082"/>
                            <a:gd name="connsiteX22" fmla="*/ 219931 w 2966468"/>
                            <a:gd name="connsiteY22" fmla="*/ 470549 h 4642082"/>
                            <a:gd name="connsiteX23" fmla="*/ 276663 w 2966468"/>
                            <a:gd name="connsiteY23" fmla="*/ 460537 h 4642082"/>
                            <a:gd name="connsiteX24" fmla="*/ 343408 w 2966468"/>
                            <a:gd name="connsiteY24" fmla="*/ 467212 h 4642082"/>
                            <a:gd name="connsiteX25" fmla="*/ 346745 w 2966468"/>
                            <a:gd name="connsiteY25" fmla="*/ 487235 h 4642082"/>
                            <a:gd name="connsiteX26" fmla="*/ 340071 w 2966468"/>
                            <a:gd name="connsiteY26" fmla="*/ 844318 h 4642082"/>
                            <a:gd name="connsiteX27" fmla="*/ 330059 w 2966468"/>
                            <a:gd name="connsiteY27" fmla="*/ 904388 h 4642082"/>
                            <a:gd name="connsiteX28" fmla="*/ 323385 w 2966468"/>
                            <a:gd name="connsiteY28" fmla="*/ 954447 h 4642082"/>
                            <a:gd name="connsiteX29" fmla="*/ 316710 w 2966468"/>
                            <a:gd name="connsiteY29" fmla="*/ 1878858 h 4642082"/>
                            <a:gd name="connsiteX30" fmla="*/ 306698 w 2966468"/>
                            <a:gd name="connsiteY30" fmla="*/ 1882196 h 4642082"/>
                            <a:gd name="connsiteX31" fmla="*/ 290012 w 2966468"/>
                            <a:gd name="connsiteY31" fmla="*/ 1888870 h 4642082"/>
                            <a:gd name="connsiteX32" fmla="*/ 146512 w 2966468"/>
                            <a:gd name="connsiteY32" fmla="*/ 1892207 h 4642082"/>
                            <a:gd name="connsiteX33" fmla="*/ 133163 w 2966468"/>
                            <a:gd name="connsiteY33" fmla="*/ 1895545 h 4642082"/>
                            <a:gd name="connsiteX34" fmla="*/ 113139 w 2966468"/>
                            <a:gd name="connsiteY34" fmla="*/ 1912231 h 4642082"/>
                            <a:gd name="connsiteX35" fmla="*/ 103128 w 2966468"/>
                            <a:gd name="connsiteY35" fmla="*/ 1915568 h 4642082"/>
                            <a:gd name="connsiteX36" fmla="*/ 89779 w 2966468"/>
                            <a:gd name="connsiteY36" fmla="*/ 1928917 h 4642082"/>
                            <a:gd name="connsiteX37" fmla="*/ 83104 w 2966468"/>
                            <a:gd name="connsiteY37" fmla="*/ 1935591 h 4642082"/>
                            <a:gd name="connsiteX38" fmla="*/ 66418 w 2966468"/>
                            <a:gd name="connsiteY38" fmla="*/ 1962289 h 4642082"/>
                            <a:gd name="connsiteX39" fmla="*/ 53069 w 2966468"/>
                            <a:gd name="connsiteY39" fmla="*/ 1988987 h 4642082"/>
                            <a:gd name="connsiteX40" fmla="*/ 43058 w 2966468"/>
                            <a:gd name="connsiteY40" fmla="*/ 2035708 h 4642082"/>
                            <a:gd name="connsiteX41" fmla="*/ 36383 w 2966468"/>
                            <a:gd name="connsiteY41" fmla="*/ 2062406 h 4642082"/>
                            <a:gd name="connsiteX42" fmla="*/ 33046 w 2966468"/>
                            <a:gd name="connsiteY42" fmla="*/ 2085767 h 4642082"/>
                            <a:gd name="connsiteX43" fmla="*/ 19697 w 2966468"/>
                            <a:gd name="connsiteY43" fmla="*/ 2139162 h 4642082"/>
                            <a:gd name="connsiteX44" fmla="*/ 6348 w 2966468"/>
                            <a:gd name="connsiteY44" fmla="*/ 2222593 h 4642082"/>
                            <a:gd name="connsiteX45" fmla="*/ 6348 w 2966468"/>
                            <a:gd name="connsiteY45" fmla="*/ 2823294 h 4642082"/>
                            <a:gd name="connsiteX46" fmla="*/ 19697 w 2966468"/>
                            <a:gd name="connsiteY46" fmla="*/ 2910061 h 4642082"/>
                            <a:gd name="connsiteX47" fmla="*/ 33046 w 2966468"/>
                            <a:gd name="connsiteY47" fmla="*/ 3030202 h 4642082"/>
                            <a:gd name="connsiteX48" fmla="*/ 49732 w 2966468"/>
                            <a:gd name="connsiteY48" fmla="*/ 3157016 h 4642082"/>
                            <a:gd name="connsiteX49" fmla="*/ 66418 w 2966468"/>
                            <a:gd name="connsiteY49" fmla="*/ 3253796 h 4642082"/>
                            <a:gd name="connsiteX50" fmla="*/ 73093 w 2966468"/>
                            <a:gd name="connsiteY50" fmla="*/ 3287168 h 4642082"/>
                            <a:gd name="connsiteX51" fmla="*/ 93116 w 2966468"/>
                            <a:gd name="connsiteY51" fmla="*/ 3350575 h 4642082"/>
                            <a:gd name="connsiteX52" fmla="*/ 113139 w 2966468"/>
                            <a:gd name="connsiteY52" fmla="*/ 3420657 h 4642082"/>
                            <a:gd name="connsiteX53" fmla="*/ 119814 w 2966468"/>
                            <a:gd name="connsiteY53" fmla="*/ 3440680 h 4642082"/>
                            <a:gd name="connsiteX54" fmla="*/ 133163 w 2966468"/>
                            <a:gd name="connsiteY54" fmla="*/ 3460704 h 4642082"/>
                            <a:gd name="connsiteX55" fmla="*/ 146512 w 2966468"/>
                            <a:gd name="connsiteY55" fmla="*/ 3487402 h 4642082"/>
                            <a:gd name="connsiteX56" fmla="*/ 156523 w 2966468"/>
                            <a:gd name="connsiteY56" fmla="*/ 3537460 h 4642082"/>
                            <a:gd name="connsiteX57" fmla="*/ 163198 w 2966468"/>
                            <a:gd name="connsiteY57" fmla="*/ 3554146 h 4642082"/>
                            <a:gd name="connsiteX58" fmla="*/ 176547 w 2966468"/>
                            <a:gd name="connsiteY58" fmla="*/ 3600867 h 4642082"/>
                            <a:gd name="connsiteX59" fmla="*/ 189895 w 2966468"/>
                            <a:gd name="connsiteY59" fmla="*/ 3654263 h 4642082"/>
                            <a:gd name="connsiteX60" fmla="*/ 193233 w 2966468"/>
                            <a:gd name="connsiteY60" fmla="*/ 3684298 h 4642082"/>
                            <a:gd name="connsiteX61" fmla="*/ 199907 w 2966468"/>
                            <a:gd name="connsiteY61" fmla="*/ 3694310 h 4642082"/>
                            <a:gd name="connsiteX62" fmla="*/ 213256 w 2966468"/>
                            <a:gd name="connsiteY62" fmla="*/ 3724345 h 4642082"/>
                            <a:gd name="connsiteX63" fmla="*/ 216593 w 2966468"/>
                            <a:gd name="connsiteY63" fmla="*/ 3747705 h 4642082"/>
                            <a:gd name="connsiteX64" fmla="*/ 223268 w 2966468"/>
                            <a:gd name="connsiteY64" fmla="*/ 3757717 h 4642082"/>
                            <a:gd name="connsiteX65" fmla="*/ 229942 w 2966468"/>
                            <a:gd name="connsiteY65" fmla="*/ 3777740 h 4642082"/>
                            <a:gd name="connsiteX66" fmla="*/ 239954 w 2966468"/>
                            <a:gd name="connsiteY66" fmla="*/ 3794426 h 4642082"/>
                            <a:gd name="connsiteX67" fmla="*/ 243291 w 2966468"/>
                            <a:gd name="connsiteY67" fmla="*/ 3804438 h 4642082"/>
                            <a:gd name="connsiteX68" fmla="*/ 249966 w 2966468"/>
                            <a:gd name="connsiteY68" fmla="*/ 3817787 h 4642082"/>
                            <a:gd name="connsiteX69" fmla="*/ 256640 w 2966468"/>
                            <a:gd name="connsiteY69" fmla="*/ 3834473 h 4642082"/>
                            <a:gd name="connsiteX70" fmla="*/ 269989 w 2966468"/>
                            <a:gd name="connsiteY70" fmla="*/ 3854496 h 4642082"/>
                            <a:gd name="connsiteX71" fmla="*/ 300024 w 2966468"/>
                            <a:gd name="connsiteY71" fmla="*/ 3917904 h 4642082"/>
                            <a:gd name="connsiteX72" fmla="*/ 306698 w 2966468"/>
                            <a:gd name="connsiteY72" fmla="*/ 3941264 h 4642082"/>
                            <a:gd name="connsiteX73" fmla="*/ 336733 w 2966468"/>
                            <a:gd name="connsiteY73" fmla="*/ 3991323 h 4642082"/>
                            <a:gd name="connsiteX74" fmla="*/ 346745 w 2966468"/>
                            <a:gd name="connsiteY74" fmla="*/ 4008009 h 4642082"/>
                            <a:gd name="connsiteX75" fmla="*/ 356757 w 2966468"/>
                            <a:gd name="connsiteY75" fmla="*/ 4028032 h 4642082"/>
                            <a:gd name="connsiteX76" fmla="*/ 360094 w 2966468"/>
                            <a:gd name="connsiteY76" fmla="*/ 4038044 h 4642082"/>
                            <a:gd name="connsiteX77" fmla="*/ 363431 w 2966468"/>
                            <a:gd name="connsiteY77" fmla="*/ 4051393 h 4642082"/>
                            <a:gd name="connsiteX78" fmla="*/ 390129 w 2966468"/>
                            <a:gd name="connsiteY78" fmla="*/ 4091440 h 4642082"/>
                            <a:gd name="connsiteX79" fmla="*/ 393466 w 2966468"/>
                            <a:gd name="connsiteY79" fmla="*/ 4101451 h 4642082"/>
                            <a:gd name="connsiteX80" fmla="*/ 406815 w 2966468"/>
                            <a:gd name="connsiteY80" fmla="*/ 4134823 h 4642082"/>
                            <a:gd name="connsiteX81" fmla="*/ 413490 w 2966468"/>
                            <a:gd name="connsiteY81" fmla="*/ 4164858 h 4642082"/>
                            <a:gd name="connsiteX82" fmla="*/ 430176 w 2966468"/>
                            <a:gd name="connsiteY82" fmla="*/ 4211580 h 4642082"/>
                            <a:gd name="connsiteX83" fmla="*/ 436850 w 2966468"/>
                            <a:gd name="connsiteY83" fmla="*/ 4224929 h 4642082"/>
                            <a:gd name="connsiteX84" fmla="*/ 446862 w 2966468"/>
                            <a:gd name="connsiteY84" fmla="*/ 4234940 h 4642082"/>
                            <a:gd name="connsiteX85" fmla="*/ 450199 w 2966468"/>
                            <a:gd name="connsiteY85" fmla="*/ 4258301 h 4642082"/>
                            <a:gd name="connsiteX86" fmla="*/ 460211 w 2966468"/>
                            <a:gd name="connsiteY86" fmla="*/ 4288336 h 4642082"/>
                            <a:gd name="connsiteX87" fmla="*/ 463548 w 2966468"/>
                            <a:gd name="connsiteY87" fmla="*/ 4311696 h 4642082"/>
                            <a:gd name="connsiteX88" fmla="*/ 480234 w 2966468"/>
                            <a:gd name="connsiteY88" fmla="*/ 4351743 h 4642082"/>
                            <a:gd name="connsiteX89" fmla="*/ 490246 w 2966468"/>
                            <a:gd name="connsiteY89" fmla="*/ 4371767 h 4642082"/>
                            <a:gd name="connsiteX90" fmla="*/ 493583 w 2966468"/>
                            <a:gd name="connsiteY90" fmla="*/ 4381778 h 4642082"/>
                            <a:gd name="connsiteX91" fmla="*/ 510269 w 2966468"/>
                            <a:gd name="connsiteY91" fmla="*/ 4401802 h 4642082"/>
                            <a:gd name="connsiteX92" fmla="*/ 513606 w 2966468"/>
                            <a:gd name="connsiteY92" fmla="*/ 4411813 h 4642082"/>
                            <a:gd name="connsiteX93" fmla="*/ 523618 w 2966468"/>
                            <a:gd name="connsiteY93" fmla="*/ 4418488 h 4642082"/>
                            <a:gd name="connsiteX94" fmla="*/ 540304 w 2966468"/>
                            <a:gd name="connsiteY94" fmla="*/ 4435174 h 4642082"/>
                            <a:gd name="connsiteX95" fmla="*/ 546979 w 2966468"/>
                            <a:gd name="connsiteY95" fmla="*/ 4448523 h 4642082"/>
                            <a:gd name="connsiteX96" fmla="*/ 556990 w 2966468"/>
                            <a:gd name="connsiteY96" fmla="*/ 4455197 h 4642082"/>
                            <a:gd name="connsiteX97" fmla="*/ 570339 w 2966468"/>
                            <a:gd name="connsiteY97" fmla="*/ 4465209 h 4642082"/>
                            <a:gd name="connsiteX98" fmla="*/ 593700 w 2966468"/>
                            <a:gd name="connsiteY98" fmla="*/ 4481895 h 4642082"/>
                            <a:gd name="connsiteX99" fmla="*/ 597037 w 2966468"/>
                            <a:gd name="connsiteY99" fmla="*/ 4491907 h 4642082"/>
                            <a:gd name="connsiteX100" fmla="*/ 617060 w 2966468"/>
                            <a:gd name="connsiteY100" fmla="*/ 4501918 h 4642082"/>
                            <a:gd name="connsiteX101" fmla="*/ 627072 w 2966468"/>
                            <a:gd name="connsiteY101" fmla="*/ 4508593 h 4642082"/>
                            <a:gd name="connsiteX102" fmla="*/ 640421 w 2966468"/>
                            <a:gd name="connsiteY102" fmla="*/ 4521942 h 4642082"/>
                            <a:gd name="connsiteX103" fmla="*/ 650433 w 2966468"/>
                            <a:gd name="connsiteY103" fmla="*/ 4525279 h 4642082"/>
                            <a:gd name="connsiteX104" fmla="*/ 673793 w 2966468"/>
                            <a:gd name="connsiteY104" fmla="*/ 4535291 h 4642082"/>
                            <a:gd name="connsiteX105" fmla="*/ 687142 w 2966468"/>
                            <a:gd name="connsiteY105" fmla="*/ 4545302 h 4642082"/>
                            <a:gd name="connsiteX106" fmla="*/ 723852 w 2966468"/>
                            <a:gd name="connsiteY106" fmla="*/ 4561988 h 4642082"/>
                            <a:gd name="connsiteX107" fmla="*/ 730526 w 2966468"/>
                            <a:gd name="connsiteY107" fmla="*/ 4568663 h 4642082"/>
                            <a:gd name="connsiteX108" fmla="*/ 740538 w 2966468"/>
                            <a:gd name="connsiteY108" fmla="*/ 4572000 h 4642082"/>
                            <a:gd name="connsiteX109" fmla="*/ 767236 w 2966468"/>
                            <a:gd name="connsiteY109" fmla="*/ 4582012 h 4642082"/>
                            <a:gd name="connsiteX110" fmla="*/ 803945 w 2966468"/>
                            <a:gd name="connsiteY110" fmla="*/ 4592023 h 4642082"/>
                            <a:gd name="connsiteX111" fmla="*/ 1317878 w 2966468"/>
                            <a:gd name="connsiteY111" fmla="*/ 4602035 h 4642082"/>
                            <a:gd name="connsiteX112" fmla="*/ 1344576 w 2966468"/>
                            <a:gd name="connsiteY112" fmla="*/ 4605372 h 4642082"/>
                            <a:gd name="connsiteX113" fmla="*/ 1351250 w 2966468"/>
                            <a:gd name="connsiteY113" fmla="*/ 4612047 h 4642082"/>
                            <a:gd name="connsiteX114" fmla="*/ 1377948 w 2966468"/>
                            <a:gd name="connsiteY114" fmla="*/ 4615384 h 4642082"/>
                            <a:gd name="connsiteX115" fmla="*/ 1404646 w 2966468"/>
                            <a:gd name="connsiteY115" fmla="*/ 4622058 h 4642082"/>
                            <a:gd name="connsiteX116" fmla="*/ 1518112 w 2966468"/>
                            <a:gd name="connsiteY116" fmla="*/ 4642082 h 4642082"/>
                            <a:gd name="connsiteX117" fmla="*/ 1755055 w 2966468"/>
                            <a:gd name="connsiteY117" fmla="*/ 4628733 h 4642082"/>
                            <a:gd name="connsiteX118" fmla="*/ 1775078 w 2966468"/>
                            <a:gd name="connsiteY118" fmla="*/ 4622058 h 4642082"/>
                            <a:gd name="connsiteX119" fmla="*/ 1835148 w 2966468"/>
                            <a:gd name="connsiteY119" fmla="*/ 4612047 h 4642082"/>
                            <a:gd name="connsiteX120" fmla="*/ 2185557 w 2966468"/>
                            <a:gd name="connsiteY120" fmla="*/ 4615384 h 4642082"/>
                            <a:gd name="connsiteX121" fmla="*/ 2222266 w 2966468"/>
                            <a:gd name="connsiteY121" fmla="*/ 4608710 h 4642082"/>
                            <a:gd name="connsiteX122" fmla="*/ 2265650 w 2966468"/>
                            <a:gd name="connsiteY122" fmla="*/ 4598698 h 4642082"/>
                            <a:gd name="connsiteX123" fmla="*/ 2345744 w 2966468"/>
                            <a:gd name="connsiteY123" fmla="*/ 4558651 h 4642082"/>
                            <a:gd name="connsiteX124" fmla="*/ 2399139 w 2966468"/>
                            <a:gd name="connsiteY124" fmla="*/ 4538628 h 4642082"/>
                            <a:gd name="connsiteX125" fmla="*/ 2509268 w 2966468"/>
                            <a:gd name="connsiteY125" fmla="*/ 4491907 h 4642082"/>
                            <a:gd name="connsiteX126" fmla="*/ 2532628 w 2966468"/>
                            <a:gd name="connsiteY126" fmla="*/ 4471883 h 4642082"/>
                            <a:gd name="connsiteX127" fmla="*/ 2559326 w 2966468"/>
                            <a:gd name="connsiteY127" fmla="*/ 4458534 h 4642082"/>
                            <a:gd name="connsiteX128" fmla="*/ 2586024 w 2966468"/>
                            <a:gd name="connsiteY128" fmla="*/ 4431837 h 4642082"/>
                            <a:gd name="connsiteX129" fmla="*/ 2636082 w 2966468"/>
                            <a:gd name="connsiteY129" fmla="*/ 4381778 h 4642082"/>
                            <a:gd name="connsiteX130" fmla="*/ 2662780 w 2966468"/>
                            <a:gd name="connsiteY130" fmla="*/ 4355080 h 4642082"/>
                            <a:gd name="connsiteX131" fmla="*/ 2672792 w 2966468"/>
                            <a:gd name="connsiteY131" fmla="*/ 4345069 h 4642082"/>
                            <a:gd name="connsiteX132" fmla="*/ 2679466 w 2966468"/>
                            <a:gd name="connsiteY132" fmla="*/ 4335057 h 4642082"/>
                            <a:gd name="connsiteX133" fmla="*/ 2726187 w 2966468"/>
                            <a:gd name="connsiteY133" fmla="*/ 4291673 h 4642082"/>
                            <a:gd name="connsiteX134" fmla="*/ 2759560 w 2966468"/>
                            <a:gd name="connsiteY134" fmla="*/ 4248289 h 4642082"/>
                            <a:gd name="connsiteX135" fmla="*/ 2769571 w 2966468"/>
                            <a:gd name="connsiteY135" fmla="*/ 4238277 h 4642082"/>
                            <a:gd name="connsiteX136" fmla="*/ 2786258 w 2966468"/>
                            <a:gd name="connsiteY136" fmla="*/ 4214917 h 4642082"/>
                            <a:gd name="connsiteX137" fmla="*/ 2792932 w 2966468"/>
                            <a:gd name="connsiteY137" fmla="*/ 4208242 h 4642082"/>
                            <a:gd name="connsiteX138" fmla="*/ 2816293 w 2966468"/>
                            <a:gd name="connsiteY138" fmla="*/ 4178207 h 4642082"/>
                            <a:gd name="connsiteX139" fmla="*/ 2829641 w 2966468"/>
                            <a:gd name="connsiteY139" fmla="*/ 4158184 h 4642082"/>
                            <a:gd name="connsiteX140" fmla="*/ 2846328 w 2966468"/>
                            <a:gd name="connsiteY140" fmla="*/ 4138161 h 4642082"/>
                            <a:gd name="connsiteX141" fmla="*/ 2863014 w 2966468"/>
                            <a:gd name="connsiteY141" fmla="*/ 4114800 h 4642082"/>
                            <a:gd name="connsiteX142" fmla="*/ 2876363 w 2966468"/>
                            <a:gd name="connsiteY142" fmla="*/ 4098114 h 4642082"/>
                            <a:gd name="connsiteX143" fmla="*/ 2906398 w 2966468"/>
                            <a:gd name="connsiteY143" fmla="*/ 4024695 h 4642082"/>
                            <a:gd name="connsiteX144" fmla="*/ 2929758 w 2966468"/>
                            <a:gd name="connsiteY144" fmla="*/ 3967962 h 4642082"/>
                            <a:gd name="connsiteX145" fmla="*/ 2943107 w 2966468"/>
                            <a:gd name="connsiteY145" fmla="*/ 3897880 h 4642082"/>
                            <a:gd name="connsiteX146" fmla="*/ 2936433 w 2966468"/>
                            <a:gd name="connsiteY146" fmla="*/ 3757717 h 4642082"/>
                            <a:gd name="connsiteX147" fmla="*/ 2923084 w 2966468"/>
                            <a:gd name="connsiteY147" fmla="*/ 3710996 h 4642082"/>
                            <a:gd name="connsiteX148" fmla="*/ 2913072 w 2966468"/>
                            <a:gd name="connsiteY148" fmla="*/ 3677623 h 4642082"/>
                            <a:gd name="connsiteX149" fmla="*/ 2906398 w 2966468"/>
                            <a:gd name="connsiteY149" fmla="*/ 3654263 h 4642082"/>
                            <a:gd name="connsiteX150" fmla="*/ 2896386 w 2966468"/>
                            <a:gd name="connsiteY150" fmla="*/ 3630902 h 4642082"/>
                            <a:gd name="connsiteX151" fmla="*/ 2876363 w 2966468"/>
                            <a:gd name="connsiteY151" fmla="*/ 3564158 h 4642082"/>
                            <a:gd name="connsiteX152" fmla="*/ 2873025 w 2966468"/>
                            <a:gd name="connsiteY152" fmla="*/ 3544134 h 4642082"/>
                            <a:gd name="connsiteX153" fmla="*/ 2859677 w 2966468"/>
                            <a:gd name="connsiteY153" fmla="*/ 3517437 h 4642082"/>
                            <a:gd name="connsiteX154" fmla="*/ 2822967 w 2966468"/>
                            <a:gd name="connsiteY154" fmla="*/ 3400634 h 4642082"/>
                            <a:gd name="connsiteX155" fmla="*/ 2822967 w 2966468"/>
                            <a:gd name="connsiteY155" fmla="*/ 2739863 h 4642082"/>
                            <a:gd name="connsiteX156" fmla="*/ 2826304 w 2966468"/>
                            <a:gd name="connsiteY156" fmla="*/ 2392791 h 4642082"/>
                            <a:gd name="connsiteX157" fmla="*/ 2832979 w 2966468"/>
                            <a:gd name="connsiteY157" fmla="*/ 2299349 h 4642082"/>
                            <a:gd name="connsiteX158" fmla="*/ 2842990 w 2966468"/>
                            <a:gd name="connsiteY158" fmla="*/ 2209244 h 4642082"/>
                            <a:gd name="connsiteX159" fmla="*/ 2853002 w 2966468"/>
                            <a:gd name="connsiteY159" fmla="*/ 2179209 h 4642082"/>
                            <a:gd name="connsiteX160" fmla="*/ 2863014 w 2966468"/>
                            <a:gd name="connsiteY160" fmla="*/ 2142499 h 4642082"/>
                            <a:gd name="connsiteX161" fmla="*/ 2873025 w 2966468"/>
                            <a:gd name="connsiteY161" fmla="*/ 2115802 h 4642082"/>
                            <a:gd name="connsiteX162" fmla="*/ 2876363 w 2966468"/>
                            <a:gd name="connsiteY162" fmla="*/ 2099115 h 4642082"/>
                            <a:gd name="connsiteX163" fmla="*/ 2886374 w 2966468"/>
                            <a:gd name="connsiteY163" fmla="*/ 2082429 h 4642082"/>
                            <a:gd name="connsiteX164" fmla="*/ 2893049 w 2966468"/>
                            <a:gd name="connsiteY164" fmla="*/ 2069080 h 4642082"/>
                            <a:gd name="connsiteX165" fmla="*/ 2913072 w 2966468"/>
                            <a:gd name="connsiteY165" fmla="*/ 1995661 h 4642082"/>
                            <a:gd name="connsiteX166" fmla="*/ 2933095 w 2966468"/>
                            <a:gd name="connsiteY166" fmla="*/ 1935591 h 4642082"/>
                            <a:gd name="connsiteX167" fmla="*/ 2943107 w 2966468"/>
                            <a:gd name="connsiteY167" fmla="*/ 1898882 h 4642082"/>
                            <a:gd name="connsiteX168" fmla="*/ 2949782 w 2966468"/>
                            <a:gd name="connsiteY168" fmla="*/ 1842149 h 4642082"/>
                            <a:gd name="connsiteX169" fmla="*/ 2966468 w 2966468"/>
                            <a:gd name="connsiteY169" fmla="*/ 1748707 h 4642082"/>
                            <a:gd name="connsiteX170" fmla="*/ 2963131 w 2966468"/>
                            <a:gd name="connsiteY170" fmla="*/ 1531787 h 4642082"/>
                            <a:gd name="connsiteX171" fmla="*/ 2953119 w 2966468"/>
                            <a:gd name="connsiteY171" fmla="*/ 1488403 h 4642082"/>
                            <a:gd name="connsiteX172" fmla="*/ 2939770 w 2966468"/>
                            <a:gd name="connsiteY172" fmla="*/ 1401635 h 4642082"/>
                            <a:gd name="connsiteX173" fmla="*/ 2936433 w 2966468"/>
                            <a:gd name="connsiteY173" fmla="*/ 1361588 h 4642082"/>
                            <a:gd name="connsiteX174" fmla="*/ 2929758 w 2966468"/>
                            <a:gd name="connsiteY174" fmla="*/ 1341565 h 4642082"/>
                            <a:gd name="connsiteX175" fmla="*/ 2923084 w 2966468"/>
                            <a:gd name="connsiteY175" fmla="*/ 1314867 h 4642082"/>
                            <a:gd name="connsiteX176" fmla="*/ 2919747 w 2966468"/>
                            <a:gd name="connsiteY176" fmla="*/ 1278158 h 4642082"/>
                            <a:gd name="connsiteX177" fmla="*/ 2913072 w 2966468"/>
                            <a:gd name="connsiteY177" fmla="*/ 1234774 h 4642082"/>
                            <a:gd name="connsiteX178" fmla="*/ 2903060 w 2966468"/>
                            <a:gd name="connsiteY178" fmla="*/ 1081261 h 4642082"/>
                            <a:gd name="connsiteX179" fmla="*/ 2896386 w 2966468"/>
                            <a:gd name="connsiteY179" fmla="*/ 1047889 h 4642082"/>
                            <a:gd name="connsiteX180" fmla="*/ 2889712 w 2966468"/>
                            <a:gd name="connsiteY180" fmla="*/ 974470 h 4642082"/>
                            <a:gd name="connsiteX181" fmla="*/ 2883037 w 2966468"/>
                            <a:gd name="connsiteY181" fmla="*/ 964458 h 4642082"/>
                            <a:gd name="connsiteX182" fmla="*/ 2829641 w 2966468"/>
                            <a:gd name="connsiteY182" fmla="*/ 874353 h 4642082"/>
                            <a:gd name="connsiteX183" fmla="*/ 2742874 w 2966468"/>
                            <a:gd name="connsiteY183" fmla="*/ 747539 h 4642082"/>
                            <a:gd name="connsiteX184" fmla="*/ 2722850 w 2966468"/>
                            <a:gd name="connsiteY184" fmla="*/ 730853 h 4642082"/>
                            <a:gd name="connsiteX185" fmla="*/ 2649431 w 2966468"/>
                            <a:gd name="connsiteY185" fmla="*/ 634073 h 4642082"/>
                            <a:gd name="connsiteX186" fmla="*/ 2602710 w 2966468"/>
                            <a:gd name="connsiteY186" fmla="*/ 587352 h 4642082"/>
                            <a:gd name="connsiteX187" fmla="*/ 2582687 w 2966468"/>
                            <a:gd name="connsiteY187" fmla="*/ 577340 h 4642082"/>
                            <a:gd name="connsiteX188" fmla="*/ 2572675 w 2966468"/>
                            <a:gd name="connsiteY188" fmla="*/ 570666 h 4642082"/>
                            <a:gd name="connsiteX189" fmla="*/ 2545977 w 2966468"/>
                            <a:gd name="connsiteY189" fmla="*/ 557317 h 4642082"/>
                            <a:gd name="connsiteX190" fmla="*/ 2525954 w 2966468"/>
                            <a:gd name="connsiteY190" fmla="*/ 547305 h 4642082"/>
                            <a:gd name="connsiteX191" fmla="*/ 2475895 w 2966468"/>
                            <a:gd name="connsiteY191" fmla="*/ 517270 h 4642082"/>
                            <a:gd name="connsiteX192" fmla="*/ 2449198 w 2966468"/>
                            <a:gd name="connsiteY192" fmla="*/ 500584 h 4642082"/>
                            <a:gd name="connsiteX193" fmla="*/ 2429174 w 2966468"/>
                            <a:gd name="connsiteY193" fmla="*/ 490572 h 4642082"/>
                            <a:gd name="connsiteX194" fmla="*/ 2362430 w 2966468"/>
                            <a:gd name="connsiteY194" fmla="*/ 460537 h 4642082"/>
                            <a:gd name="connsiteX195" fmla="*/ 2349081 w 2966468"/>
                            <a:gd name="connsiteY195" fmla="*/ 453863 h 4642082"/>
                            <a:gd name="connsiteX196" fmla="*/ 2322383 w 2966468"/>
                            <a:gd name="connsiteY196" fmla="*/ 447188 h 4642082"/>
                            <a:gd name="connsiteX197" fmla="*/ 2208917 w 2966468"/>
                            <a:gd name="connsiteY197" fmla="*/ 397130 h 4642082"/>
                            <a:gd name="connsiteX198" fmla="*/ 2115475 w 2966468"/>
                            <a:gd name="connsiteY198" fmla="*/ 333723 h 4642082"/>
                            <a:gd name="connsiteX199" fmla="*/ 2068754 w 2966468"/>
                            <a:gd name="connsiteY199" fmla="*/ 297013 h 4642082"/>
                            <a:gd name="connsiteX200" fmla="*/ 2045393 w 2966468"/>
                            <a:gd name="connsiteY200" fmla="*/ 266978 h 4642082"/>
                            <a:gd name="connsiteX201" fmla="*/ 2002009 w 2966468"/>
                            <a:gd name="connsiteY201" fmla="*/ 230269 h 4642082"/>
                            <a:gd name="connsiteX202" fmla="*/ 1991998 w 2966468"/>
                            <a:gd name="connsiteY202" fmla="*/ 226931 h 4642082"/>
                            <a:gd name="connsiteX203" fmla="*/ 1981986 w 2966468"/>
                            <a:gd name="connsiteY203" fmla="*/ 220257 h 4642082"/>
                            <a:gd name="connsiteX204" fmla="*/ 1968637 w 2966468"/>
                            <a:gd name="connsiteY204" fmla="*/ 213583 h 4642082"/>
                            <a:gd name="connsiteX205" fmla="*/ 1958625 w 2966468"/>
                            <a:gd name="connsiteY205" fmla="*/ 206908 h 4642082"/>
                            <a:gd name="connsiteX206" fmla="*/ 1935265 w 2966468"/>
                            <a:gd name="connsiteY206" fmla="*/ 196896 h 4642082"/>
                            <a:gd name="connsiteX207" fmla="*/ 1921916 w 2966468"/>
                            <a:gd name="connsiteY207" fmla="*/ 186885 h 4642082"/>
                            <a:gd name="connsiteX208" fmla="*/ 1895218 w 2966468"/>
                            <a:gd name="connsiteY208" fmla="*/ 173536 h 4642082"/>
                            <a:gd name="connsiteX209" fmla="*/ 1885206 w 2966468"/>
                            <a:gd name="connsiteY209" fmla="*/ 160187 h 4642082"/>
                            <a:gd name="connsiteX210" fmla="*/ 1851834 w 2966468"/>
                            <a:gd name="connsiteY210" fmla="*/ 153512 h 4642082"/>
                            <a:gd name="connsiteX211" fmla="*/ 1815125 w 2966468"/>
                            <a:gd name="connsiteY211" fmla="*/ 143501 h 4642082"/>
                            <a:gd name="connsiteX212" fmla="*/ 1795101 w 2966468"/>
                            <a:gd name="connsiteY212" fmla="*/ 133489 h 4642082"/>
                            <a:gd name="connsiteX213" fmla="*/ 1768404 w 2966468"/>
                            <a:gd name="connsiteY213" fmla="*/ 123477 h 4642082"/>
                            <a:gd name="connsiteX214" fmla="*/ 1745043 w 2966468"/>
                            <a:gd name="connsiteY214" fmla="*/ 116803 h 4642082"/>
                            <a:gd name="connsiteX215" fmla="*/ 1691647 w 2966468"/>
                            <a:gd name="connsiteY215" fmla="*/ 113466 h 4642082"/>
                            <a:gd name="connsiteX216" fmla="*/ 1648263 w 2966468"/>
                            <a:gd name="connsiteY216" fmla="*/ 96780 h 4642082"/>
                            <a:gd name="connsiteX217" fmla="*/ 1498088 w 2966468"/>
                            <a:gd name="connsiteY217" fmla="*/ 50058 h 4642082"/>
                            <a:gd name="connsiteX218" fmla="*/ 1441355 w 2966468"/>
                            <a:gd name="connsiteY218" fmla="*/ 36710 h 4642082"/>
                            <a:gd name="connsiteX219" fmla="*/ 1411320 w 2966468"/>
                            <a:gd name="connsiteY219" fmla="*/ 26698 h 4642082"/>
                            <a:gd name="connsiteX220" fmla="*/ 1287843 w 2966468"/>
                            <a:gd name="connsiteY220" fmla="*/ 0 h 4642082"/>
                            <a:gd name="connsiteX221" fmla="*/ 1184389 w 2966468"/>
                            <a:gd name="connsiteY221" fmla="*/ 3337 h 4642082"/>
                            <a:gd name="connsiteX222" fmla="*/ 1110970 w 2966468"/>
                            <a:gd name="connsiteY222" fmla="*/ 13349 h 4642082"/>
                            <a:gd name="connsiteX223" fmla="*/ 1074260 w 2966468"/>
                            <a:gd name="connsiteY223" fmla="*/ 20023 h 4642082"/>
                            <a:gd name="connsiteX224" fmla="*/ 910736 w 2966468"/>
                            <a:gd name="connsiteY224" fmla="*/ 30035 h 4642082"/>
                            <a:gd name="connsiteX225" fmla="*/ 897387 w 2966468"/>
                            <a:gd name="connsiteY225" fmla="*/ 33372 h 4642082"/>
                            <a:gd name="connsiteX226" fmla="*/ 854004 w 2966468"/>
                            <a:gd name="connsiteY226" fmla="*/ 50058 h 4642082"/>
                            <a:gd name="connsiteX227" fmla="*/ 807282 w 2966468"/>
                            <a:gd name="connsiteY227" fmla="*/ 66745 h 4642082"/>
                            <a:gd name="connsiteX228" fmla="*/ 723852 w 2966468"/>
                            <a:gd name="connsiteY228" fmla="*/ 90105 h 4642082"/>
                            <a:gd name="connsiteX229" fmla="*/ 476897 w 2966468"/>
                            <a:gd name="connsiteY229" fmla="*/ 96780 h 4642082"/>
                            <a:gd name="connsiteX230" fmla="*/ 400141 w 2966468"/>
                            <a:gd name="connsiteY230" fmla="*/ 100117 h 4642082"/>
                            <a:gd name="connsiteX231" fmla="*/ 363431 w 2966468"/>
                            <a:gd name="connsiteY231" fmla="*/ 86768 h 4642082"/>
                            <a:gd name="connsiteX232" fmla="*/ 340071 w 2966468"/>
                            <a:gd name="connsiteY232" fmla="*/ 83431 h 4642082"/>
                            <a:gd name="connsiteX233" fmla="*/ 316710 w 2966468"/>
                            <a:gd name="connsiteY233" fmla="*/ 73419 h 4642082"/>
                            <a:gd name="connsiteX234" fmla="*/ 253303 w 2966468"/>
                            <a:gd name="connsiteY234" fmla="*/ 66745 h 4642082"/>
                            <a:gd name="connsiteX235" fmla="*/ 226605 w 2966468"/>
                            <a:gd name="connsiteY235" fmla="*/ 53396 h 4642082"/>
                            <a:gd name="connsiteX236" fmla="*/ 209919 w 2966468"/>
                            <a:gd name="connsiteY236" fmla="*/ 40047 h 4642082"/>
                            <a:gd name="connsiteX237" fmla="*/ 209919 w 2966468"/>
                            <a:gd name="connsiteY237" fmla="*/ 3337 h 4642082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  <a:cxn ang="0">
                              <a:pos x="connsiteX8" y="connsiteY8"/>
                            </a:cxn>
                            <a:cxn ang="0">
                              <a:pos x="connsiteX9" y="connsiteY9"/>
                            </a:cxn>
                            <a:cxn ang="0">
                              <a:pos x="connsiteX10" y="connsiteY10"/>
                            </a:cxn>
                            <a:cxn ang="0">
                              <a:pos x="connsiteX11" y="connsiteY11"/>
                            </a:cxn>
                            <a:cxn ang="0">
                              <a:pos x="connsiteX12" y="connsiteY12"/>
                            </a:cxn>
                            <a:cxn ang="0">
                              <a:pos x="connsiteX13" y="connsiteY13"/>
                            </a:cxn>
                            <a:cxn ang="0">
                              <a:pos x="connsiteX14" y="connsiteY14"/>
                            </a:cxn>
                            <a:cxn ang="0">
                              <a:pos x="connsiteX15" y="connsiteY15"/>
                            </a:cxn>
                            <a:cxn ang="0">
                              <a:pos x="connsiteX16" y="connsiteY16"/>
                            </a:cxn>
                            <a:cxn ang="0">
                              <a:pos x="connsiteX17" y="connsiteY17"/>
                            </a:cxn>
                            <a:cxn ang="0">
                              <a:pos x="connsiteX18" y="connsiteY18"/>
                            </a:cxn>
                            <a:cxn ang="0">
                              <a:pos x="connsiteX19" y="connsiteY19"/>
                            </a:cxn>
                            <a:cxn ang="0">
                              <a:pos x="connsiteX20" y="connsiteY20"/>
                            </a:cxn>
                            <a:cxn ang="0">
                              <a:pos x="connsiteX21" y="connsiteY21"/>
                            </a:cxn>
                            <a:cxn ang="0">
                              <a:pos x="connsiteX22" y="connsiteY22"/>
                            </a:cxn>
                            <a:cxn ang="0">
                              <a:pos x="connsiteX23" y="connsiteY23"/>
                            </a:cxn>
                            <a:cxn ang="0">
                              <a:pos x="connsiteX24" y="connsiteY24"/>
                            </a:cxn>
                            <a:cxn ang="0">
                              <a:pos x="connsiteX25" y="connsiteY25"/>
                            </a:cxn>
                            <a:cxn ang="0">
                              <a:pos x="connsiteX26" y="connsiteY26"/>
                            </a:cxn>
                            <a:cxn ang="0">
                              <a:pos x="connsiteX27" y="connsiteY27"/>
                            </a:cxn>
                            <a:cxn ang="0">
                              <a:pos x="connsiteX28" y="connsiteY28"/>
                            </a:cxn>
                            <a:cxn ang="0">
                              <a:pos x="connsiteX29" y="connsiteY29"/>
                            </a:cxn>
                            <a:cxn ang="0">
                              <a:pos x="connsiteX30" y="connsiteY30"/>
                            </a:cxn>
                            <a:cxn ang="0">
                              <a:pos x="connsiteX31" y="connsiteY31"/>
                            </a:cxn>
                            <a:cxn ang="0">
                              <a:pos x="connsiteX32" y="connsiteY32"/>
                            </a:cxn>
                            <a:cxn ang="0">
                              <a:pos x="connsiteX33" y="connsiteY33"/>
                            </a:cxn>
                            <a:cxn ang="0">
                              <a:pos x="connsiteX34" y="connsiteY34"/>
                            </a:cxn>
                            <a:cxn ang="0">
                              <a:pos x="connsiteX35" y="connsiteY35"/>
                            </a:cxn>
                            <a:cxn ang="0">
                              <a:pos x="connsiteX36" y="connsiteY36"/>
                            </a:cxn>
                            <a:cxn ang="0">
                              <a:pos x="connsiteX37" y="connsiteY37"/>
                            </a:cxn>
                            <a:cxn ang="0">
                              <a:pos x="connsiteX38" y="connsiteY38"/>
                            </a:cxn>
                            <a:cxn ang="0">
                              <a:pos x="connsiteX39" y="connsiteY39"/>
                            </a:cxn>
                            <a:cxn ang="0">
                              <a:pos x="connsiteX40" y="connsiteY40"/>
                            </a:cxn>
                            <a:cxn ang="0">
                              <a:pos x="connsiteX41" y="connsiteY41"/>
                            </a:cxn>
                            <a:cxn ang="0">
                              <a:pos x="connsiteX42" y="connsiteY42"/>
                            </a:cxn>
                            <a:cxn ang="0">
                              <a:pos x="connsiteX43" y="connsiteY43"/>
                            </a:cxn>
                            <a:cxn ang="0">
                              <a:pos x="connsiteX44" y="connsiteY44"/>
                            </a:cxn>
                            <a:cxn ang="0">
                              <a:pos x="connsiteX45" y="connsiteY45"/>
                            </a:cxn>
                            <a:cxn ang="0">
                              <a:pos x="connsiteX46" y="connsiteY46"/>
                            </a:cxn>
                            <a:cxn ang="0">
                              <a:pos x="connsiteX47" y="connsiteY47"/>
                            </a:cxn>
                            <a:cxn ang="0">
                              <a:pos x="connsiteX48" y="connsiteY48"/>
                            </a:cxn>
                            <a:cxn ang="0">
                              <a:pos x="connsiteX49" y="connsiteY49"/>
                            </a:cxn>
                            <a:cxn ang="0">
                              <a:pos x="connsiteX50" y="connsiteY50"/>
                            </a:cxn>
                            <a:cxn ang="0">
                              <a:pos x="connsiteX51" y="connsiteY51"/>
                            </a:cxn>
                            <a:cxn ang="0">
                              <a:pos x="connsiteX52" y="connsiteY52"/>
                            </a:cxn>
                            <a:cxn ang="0">
                              <a:pos x="connsiteX53" y="connsiteY53"/>
                            </a:cxn>
                            <a:cxn ang="0">
                              <a:pos x="connsiteX54" y="connsiteY54"/>
                            </a:cxn>
                            <a:cxn ang="0">
                              <a:pos x="connsiteX55" y="connsiteY55"/>
                            </a:cxn>
                            <a:cxn ang="0">
                              <a:pos x="connsiteX56" y="connsiteY56"/>
                            </a:cxn>
                            <a:cxn ang="0">
                              <a:pos x="connsiteX57" y="connsiteY57"/>
                            </a:cxn>
                            <a:cxn ang="0">
                              <a:pos x="connsiteX58" y="connsiteY58"/>
                            </a:cxn>
                            <a:cxn ang="0">
                              <a:pos x="connsiteX59" y="connsiteY59"/>
                            </a:cxn>
                            <a:cxn ang="0">
                              <a:pos x="connsiteX60" y="connsiteY60"/>
                            </a:cxn>
                            <a:cxn ang="0">
                              <a:pos x="connsiteX61" y="connsiteY61"/>
                            </a:cxn>
                            <a:cxn ang="0">
                              <a:pos x="connsiteX62" y="connsiteY62"/>
                            </a:cxn>
                            <a:cxn ang="0">
                              <a:pos x="connsiteX63" y="connsiteY63"/>
                            </a:cxn>
                            <a:cxn ang="0">
                              <a:pos x="connsiteX64" y="connsiteY64"/>
                            </a:cxn>
                            <a:cxn ang="0">
                              <a:pos x="connsiteX65" y="connsiteY65"/>
                            </a:cxn>
                            <a:cxn ang="0">
                              <a:pos x="connsiteX66" y="connsiteY66"/>
                            </a:cxn>
                            <a:cxn ang="0">
                              <a:pos x="connsiteX67" y="connsiteY67"/>
                            </a:cxn>
                            <a:cxn ang="0">
                              <a:pos x="connsiteX68" y="connsiteY68"/>
                            </a:cxn>
                            <a:cxn ang="0">
                              <a:pos x="connsiteX69" y="connsiteY69"/>
                            </a:cxn>
                            <a:cxn ang="0">
                              <a:pos x="connsiteX70" y="connsiteY70"/>
                            </a:cxn>
                            <a:cxn ang="0">
                              <a:pos x="connsiteX71" y="connsiteY71"/>
                            </a:cxn>
                            <a:cxn ang="0">
                              <a:pos x="connsiteX72" y="connsiteY72"/>
                            </a:cxn>
                            <a:cxn ang="0">
                              <a:pos x="connsiteX73" y="connsiteY73"/>
                            </a:cxn>
                            <a:cxn ang="0">
                              <a:pos x="connsiteX74" y="connsiteY74"/>
                            </a:cxn>
                            <a:cxn ang="0">
                              <a:pos x="connsiteX75" y="connsiteY75"/>
                            </a:cxn>
                            <a:cxn ang="0">
                              <a:pos x="connsiteX76" y="connsiteY76"/>
                            </a:cxn>
                            <a:cxn ang="0">
                              <a:pos x="connsiteX77" y="connsiteY77"/>
                            </a:cxn>
                            <a:cxn ang="0">
                              <a:pos x="connsiteX78" y="connsiteY78"/>
                            </a:cxn>
                            <a:cxn ang="0">
                              <a:pos x="connsiteX79" y="connsiteY79"/>
                            </a:cxn>
                            <a:cxn ang="0">
                              <a:pos x="connsiteX80" y="connsiteY80"/>
                            </a:cxn>
                            <a:cxn ang="0">
                              <a:pos x="connsiteX81" y="connsiteY81"/>
                            </a:cxn>
                            <a:cxn ang="0">
                              <a:pos x="connsiteX82" y="connsiteY82"/>
                            </a:cxn>
                            <a:cxn ang="0">
                              <a:pos x="connsiteX83" y="connsiteY83"/>
                            </a:cxn>
                            <a:cxn ang="0">
                              <a:pos x="connsiteX84" y="connsiteY84"/>
                            </a:cxn>
                            <a:cxn ang="0">
                              <a:pos x="connsiteX85" y="connsiteY85"/>
                            </a:cxn>
                            <a:cxn ang="0">
                              <a:pos x="connsiteX86" y="connsiteY86"/>
                            </a:cxn>
                            <a:cxn ang="0">
                              <a:pos x="connsiteX87" y="connsiteY87"/>
                            </a:cxn>
                            <a:cxn ang="0">
                              <a:pos x="connsiteX88" y="connsiteY88"/>
                            </a:cxn>
                            <a:cxn ang="0">
                              <a:pos x="connsiteX89" y="connsiteY89"/>
                            </a:cxn>
                            <a:cxn ang="0">
                              <a:pos x="connsiteX90" y="connsiteY90"/>
                            </a:cxn>
                            <a:cxn ang="0">
                              <a:pos x="connsiteX91" y="connsiteY91"/>
                            </a:cxn>
                            <a:cxn ang="0">
                              <a:pos x="connsiteX92" y="connsiteY92"/>
                            </a:cxn>
                            <a:cxn ang="0">
                              <a:pos x="connsiteX93" y="connsiteY93"/>
                            </a:cxn>
                            <a:cxn ang="0">
                              <a:pos x="connsiteX94" y="connsiteY94"/>
                            </a:cxn>
                            <a:cxn ang="0">
                              <a:pos x="connsiteX95" y="connsiteY95"/>
                            </a:cxn>
                            <a:cxn ang="0">
                              <a:pos x="connsiteX96" y="connsiteY96"/>
                            </a:cxn>
                            <a:cxn ang="0">
                              <a:pos x="connsiteX97" y="connsiteY97"/>
                            </a:cxn>
                            <a:cxn ang="0">
                              <a:pos x="connsiteX98" y="connsiteY98"/>
                            </a:cxn>
                            <a:cxn ang="0">
                              <a:pos x="connsiteX99" y="connsiteY99"/>
                            </a:cxn>
                            <a:cxn ang="0">
                              <a:pos x="connsiteX100" y="connsiteY100"/>
                            </a:cxn>
                            <a:cxn ang="0">
                              <a:pos x="connsiteX101" y="connsiteY101"/>
                            </a:cxn>
                            <a:cxn ang="0">
                              <a:pos x="connsiteX102" y="connsiteY102"/>
                            </a:cxn>
                            <a:cxn ang="0">
                              <a:pos x="connsiteX103" y="connsiteY103"/>
                            </a:cxn>
                            <a:cxn ang="0">
                              <a:pos x="connsiteX104" y="connsiteY104"/>
                            </a:cxn>
                            <a:cxn ang="0">
                              <a:pos x="connsiteX105" y="connsiteY105"/>
                            </a:cxn>
                            <a:cxn ang="0">
                              <a:pos x="connsiteX106" y="connsiteY106"/>
                            </a:cxn>
                            <a:cxn ang="0">
                              <a:pos x="connsiteX107" y="connsiteY107"/>
                            </a:cxn>
                            <a:cxn ang="0">
                              <a:pos x="connsiteX108" y="connsiteY108"/>
                            </a:cxn>
                            <a:cxn ang="0">
                              <a:pos x="connsiteX109" y="connsiteY109"/>
                            </a:cxn>
                            <a:cxn ang="0">
                              <a:pos x="connsiteX110" y="connsiteY110"/>
                            </a:cxn>
                            <a:cxn ang="0">
                              <a:pos x="connsiteX111" y="connsiteY111"/>
                            </a:cxn>
                            <a:cxn ang="0">
                              <a:pos x="connsiteX112" y="connsiteY112"/>
                            </a:cxn>
                            <a:cxn ang="0">
                              <a:pos x="connsiteX113" y="connsiteY113"/>
                            </a:cxn>
                            <a:cxn ang="0">
                              <a:pos x="connsiteX114" y="connsiteY114"/>
                            </a:cxn>
                            <a:cxn ang="0">
                              <a:pos x="connsiteX115" y="connsiteY115"/>
                            </a:cxn>
                            <a:cxn ang="0">
                              <a:pos x="connsiteX116" y="connsiteY116"/>
                            </a:cxn>
                            <a:cxn ang="0">
                              <a:pos x="connsiteX117" y="connsiteY117"/>
                            </a:cxn>
                            <a:cxn ang="0">
                              <a:pos x="connsiteX118" y="connsiteY118"/>
                            </a:cxn>
                            <a:cxn ang="0">
                              <a:pos x="connsiteX119" y="connsiteY119"/>
                            </a:cxn>
                            <a:cxn ang="0">
                              <a:pos x="connsiteX120" y="connsiteY120"/>
                            </a:cxn>
                            <a:cxn ang="0">
                              <a:pos x="connsiteX121" y="connsiteY121"/>
                            </a:cxn>
                            <a:cxn ang="0">
                              <a:pos x="connsiteX122" y="connsiteY122"/>
                            </a:cxn>
                            <a:cxn ang="0">
                              <a:pos x="connsiteX123" y="connsiteY123"/>
                            </a:cxn>
                            <a:cxn ang="0">
                              <a:pos x="connsiteX124" y="connsiteY124"/>
                            </a:cxn>
                            <a:cxn ang="0">
                              <a:pos x="connsiteX125" y="connsiteY125"/>
                            </a:cxn>
                            <a:cxn ang="0">
                              <a:pos x="connsiteX126" y="connsiteY126"/>
                            </a:cxn>
                            <a:cxn ang="0">
                              <a:pos x="connsiteX127" y="connsiteY127"/>
                            </a:cxn>
                            <a:cxn ang="0">
                              <a:pos x="connsiteX128" y="connsiteY128"/>
                            </a:cxn>
                            <a:cxn ang="0">
                              <a:pos x="connsiteX129" y="connsiteY129"/>
                            </a:cxn>
                            <a:cxn ang="0">
                              <a:pos x="connsiteX130" y="connsiteY130"/>
                            </a:cxn>
                            <a:cxn ang="0">
                              <a:pos x="connsiteX131" y="connsiteY131"/>
                            </a:cxn>
                            <a:cxn ang="0">
                              <a:pos x="connsiteX132" y="connsiteY132"/>
                            </a:cxn>
                            <a:cxn ang="0">
                              <a:pos x="connsiteX133" y="connsiteY133"/>
                            </a:cxn>
                            <a:cxn ang="0">
                              <a:pos x="connsiteX134" y="connsiteY134"/>
                            </a:cxn>
                            <a:cxn ang="0">
                              <a:pos x="connsiteX135" y="connsiteY135"/>
                            </a:cxn>
                            <a:cxn ang="0">
                              <a:pos x="connsiteX136" y="connsiteY136"/>
                            </a:cxn>
                            <a:cxn ang="0">
                              <a:pos x="connsiteX137" y="connsiteY137"/>
                            </a:cxn>
                            <a:cxn ang="0">
                              <a:pos x="connsiteX138" y="connsiteY138"/>
                            </a:cxn>
                            <a:cxn ang="0">
                              <a:pos x="connsiteX139" y="connsiteY139"/>
                            </a:cxn>
                            <a:cxn ang="0">
                              <a:pos x="connsiteX140" y="connsiteY140"/>
                            </a:cxn>
                            <a:cxn ang="0">
                              <a:pos x="connsiteX141" y="connsiteY141"/>
                            </a:cxn>
                            <a:cxn ang="0">
                              <a:pos x="connsiteX142" y="connsiteY142"/>
                            </a:cxn>
                            <a:cxn ang="0">
                              <a:pos x="connsiteX143" y="connsiteY143"/>
                            </a:cxn>
                            <a:cxn ang="0">
                              <a:pos x="connsiteX144" y="connsiteY144"/>
                            </a:cxn>
                            <a:cxn ang="0">
                              <a:pos x="connsiteX145" y="connsiteY145"/>
                            </a:cxn>
                            <a:cxn ang="0">
                              <a:pos x="connsiteX146" y="connsiteY146"/>
                            </a:cxn>
                            <a:cxn ang="0">
                              <a:pos x="connsiteX147" y="connsiteY147"/>
                            </a:cxn>
                            <a:cxn ang="0">
                              <a:pos x="connsiteX148" y="connsiteY148"/>
                            </a:cxn>
                            <a:cxn ang="0">
                              <a:pos x="connsiteX149" y="connsiteY149"/>
                            </a:cxn>
                            <a:cxn ang="0">
                              <a:pos x="connsiteX150" y="connsiteY150"/>
                            </a:cxn>
                            <a:cxn ang="0">
                              <a:pos x="connsiteX151" y="connsiteY151"/>
                            </a:cxn>
                            <a:cxn ang="0">
                              <a:pos x="connsiteX152" y="connsiteY152"/>
                            </a:cxn>
                            <a:cxn ang="0">
                              <a:pos x="connsiteX153" y="connsiteY153"/>
                            </a:cxn>
                            <a:cxn ang="0">
                              <a:pos x="connsiteX154" y="connsiteY154"/>
                            </a:cxn>
                            <a:cxn ang="0">
                              <a:pos x="connsiteX155" y="connsiteY155"/>
                            </a:cxn>
                            <a:cxn ang="0">
                              <a:pos x="connsiteX156" y="connsiteY156"/>
                            </a:cxn>
                            <a:cxn ang="0">
                              <a:pos x="connsiteX157" y="connsiteY157"/>
                            </a:cxn>
                            <a:cxn ang="0">
                              <a:pos x="connsiteX158" y="connsiteY158"/>
                            </a:cxn>
                            <a:cxn ang="0">
                              <a:pos x="connsiteX159" y="connsiteY159"/>
                            </a:cxn>
                            <a:cxn ang="0">
                              <a:pos x="connsiteX160" y="connsiteY160"/>
                            </a:cxn>
                            <a:cxn ang="0">
                              <a:pos x="connsiteX161" y="connsiteY161"/>
                            </a:cxn>
                            <a:cxn ang="0">
                              <a:pos x="connsiteX162" y="connsiteY162"/>
                            </a:cxn>
                            <a:cxn ang="0">
                              <a:pos x="connsiteX163" y="connsiteY163"/>
                            </a:cxn>
                            <a:cxn ang="0">
                              <a:pos x="connsiteX164" y="connsiteY164"/>
                            </a:cxn>
                            <a:cxn ang="0">
                              <a:pos x="connsiteX165" y="connsiteY165"/>
                            </a:cxn>
                            <a:cxn ang="0">
                              <a:pos x="connsiteX166" y="connsiteY166"/>
                            </a:cxn>
                            <a:cxn ang="0">
                              <a:pos x="connsiteX167" y="connsiteY167"/>
                            </a:cxn>
                            <a:cxn ang="0">
                              <a:pos x="connsiteX168" y="connsiteY168"/>
                            </a:cxn>
                            <a:cxn ang="0">
                              <a:pos x="connsiteX169" y="connsiteY169"/>
                            </a:cxn>
                            <a:cxn ang="0">
                              <a:pos x="connsiteX170" y="connsiteY170"/>
                            </a:cxn>
                            <a:cxn ang="0">
                              <a:pos x="connsiteX171" y="connsiteY171"/>
                            </a:cxn>
                            <a:cxn ang="0">
                              <a:pos x="connsiteX172" y="connsiteY172"/>
                            </a:cxn>
                            <a:cxn ang="0">
                              <a:pos x="connsiteX173" y="connsiteY173"/>
                            </a:cxn>
                            <a:cxn ang="0">
                              <a:pos x="connsiteX174" y="connsiteY174"/>
                            </a:cxn>
                            <a:cxn ang="0">
                              <a:pos x="connsiteX175" y="connsiteY175"/>
                            </a:cxn>
                            <a:cxn ang="0">
                              <a:pos x="connsiteX176" y="connsiteY176"/>
                            </a:cxn>
                            <a:cxn ang="0">
                              <a:pos x="connsiteX177" y="connsiteY177"/>
                            </a:cxn>
                            <a:cxn ang="0">
                              <a:pos x="connsiteX178" y="connsiteY178"/>
                            </a:cxn>
                            <a:cxn ang="0">
                              <a:pos x="connsiteX179" y="connsiteY179"/>
                            </a:cxn>
                            <a:cxn ang="0">
                              <a:pos x="connsiteX180" y="connsiteY180"/>
                            </a:cxn>
                            <a:cxn ang="0">
                              <a:pos x="connsiteX181" y="connsiteY181"/>
                            </a:cxn>
                            <a:cxn ang="0">
                              <a:pos x="connsiteX182" y="connsiteY182"/>
                            </a:cxn>
                            <a:cxn ang="0">
                              <a:pos x="connsiteX183" y="connsiteY183"/>
                            </a:cxn>
                            <a:cxn ang="0">
                              <a:pos x="connsiteX184" y="connsiteY184"/>
                            </a:cxn>
                            <a:cxn ang="0">
                              <a:pos x="connsiteX185" y="connsiteY185"/>
                            </a:cxn>
                            <a:cxn ang="0">
                              <a:pos x="connsiteX186" y="connsiteY186"/>
                            </a:cxn>
                            <a:cxn ang="0">
                              <a:pos x="connsiteX187" y="connsiteY187"/>
                            </a:cxn>
                            <a:cxn ang="0">
                              <a:pos x="connsiteX188" y="connsiteY188"/>
                            </a:cxn>
                            <a:cxn ang="0">
                              <a:pos x="connsiteX189" y="connsiteY189"/>
                            </a:cxn>
                            <a:cxn ang="0">
                              <a:pos x="connsiteX190" y="connsiteY190"/>
                            </a:cxn>
                            <a:cxn ang="0">
                              <a:pos x="connsiteX191" y="connsiteY191"/>
                            </a:cxn>
                            <a:cxn ang="0">
                              <a:pos x="connsiteX192" y="connsiteY192"/>
                            </a:cxn>
                            <a:cxn ang="0">
                              <a:pos x="connsiteX193" y="connsiteY193"/>
                            </a:cxn>
                            <a:cxn ang="0">
                              <a:pos x="connsiteX194" y="connsiteY194"/>
                            </a:cxn>
                            <a:cxn ang="0">
                              <a:pos x="connsiteX195" y="connsiteY195"/>
                            </a:cxn>
                            <a:cxn ang="0">
                              <a:pos x="connsiteX196" y="connsiteY196"/>
                            </a:cxn>
                            <a:cxn ang="0">
                              <a:pos x="connsiteX197" y="connsiteY197"/>
                            </a:cxn>
                            <a:cxn ang="0">
                              <a:pos x="connsiteX198" y="connsiteY198"/>
                            </a:cxn>
                            <a:cxn ang="0">
                              <a:pos x="connsiteX199" y="connsiteY199"/>
                            </a:cxn>
                            <a:cxn ang="0">
                              <a:pos x="connsiteX200" y="connsiteY200"/>
                            </a:cxn>
                            <a:cxn ang="0">
                              <a:pos x="connsiteX201" y="connsiteY201"/>
                            </a:cxn>
                            <a:cxn ang="0">
                              <a:pos x="connsiteX202" y="connsiteY202"/>
                            </a:cxn>
                            <a:cxn ang="0">
                              <a:pos x="connsiteX203" y="connsiteY203"/>
                            </a:cxn>
                            <a:cxn ang="0">
                              <a:pos x="connsiteX204" y="connsiteY204"/>
                            </a:cxn>
                            <a:cxn ang="0">
                              <a:pos x="connsiteX205" y="connsiteY205"/>
                            </a:cxn>
                            <a:cxn ang="0">
                              <a:pos x="connsiteX206" y="connsiteY206"/>
                            </a:cxn>
                            <a:cxn ang="0">
                              <a:pos x="connsiteX207" y="connsiteY207"/>
                            </a:cxn>
                            <a:cxn ang="0">
                              <a:pos x="connsiteX208" y="connsiteY208"/>
                            </a:cxn>
                            <a:cxn ang="0">
                              <a:pos x="connsiteX209" y="connsiteY209"/>
                            </a:cxn>
                            <a:cxn ang="0">
                              <a:pos x="connsiteX210" y="connsiteY210"/>
                            </a:cxn>
                            <a:cxn ang="0">
                              <a:pos x="connsiteX211" y="connsiteY211"/>
                            </a:cxn>
                            <a:cxn ang="0">
                              <a:pos x="connsiteX212" y="connsiteY212"/>
                            </a:cxn>
                            <a:cxn ang="0">
                              <a:pos x="connsiteX213" y="connsiteY213"/>
                            </a:cxn>
                            <a:cxn ang="0">
                              <a:pos x="connsiteX214" y="connsiteY214"/>
                            </a:cxn>
                            <a:cxn ang="0">
                              <a:pos x="connsiteX215" y="connsiteY215"/>
                            </a:cxn>
                            <a:cxn ang="0">
                              <a:pos x="connsiteX216" y="connsiteY216"/>
                            </a:cxn>
                            <a:cxn ang="0">
                              <a:pos x="connsiteX217" y="connsiteY217"/>
                            </a:cxn>
                            <a:cxn ang="0">
                              <a:pos x="connsiteX218" y="connsiteY218"/>
                            </a:cxn>
                            <a:cxn ang="0">
                              <a:pos x="connsiteX219" y="connsiteY219"/>
                            </a:cxn>
                            <a:cxn ang="0">
                              <a:pos x="connsiteX220" y="connsiteY220"/>
                            </a:cxn>
                            <a:cxn ang="0">
                              <a:pos x="connsiteX221" y="connsiteY221"/>
                            </a:cxn>
                            <a:cxn ang="0">
                              <a:pos x="connsiteX222" y="connsiteY222"/>
                            </a:cxn>
                            <a:cxn ang="0">
                              <a:pos x="connsiteX223" y="connsiteY223"/>
                            </a:cxn>
                            <a:cxn ang="0">
                              <a:pos x="connsiteX224" y="connsiteY224"/>
                            </a:cxn>
                            <a:cxn ang="0">
                              <a:pos x="connsiteX225" y="connsiteY225"/>
                            </a:cxn>
                            <a:cxn ang="0">
                              <a:pos x="connsiteX226" y="connsiteY226"/>
                            </a:cxn>
                            <a:cxn ang="0">
                              <a:pos x="connsiteX227" y="connsiteY227"/>
                            </a:cxn>
                            <a:cxn ang="0">
                              <a:pos x="connsiteX228" y="connsiteY228"/>
                            </a:cxn>
                            <a:cxn ang="0">
                              <a:pos x="connsiteX229" y="connsiteY229"/>
                            </a:cxn>
                            <a:cxn ang="0">
                              <a:pos x="connsiteX230" y="connsiteY230"/>
                            </a:cxn>
                            <a:cxn ang="0">
                              <a:pos x="connsiteX231" y="connsiteY231"/>
                            </a:cxn>
                            <a:cxn ang="0">
                              <a:pos x="connsiteX232" y="connsiteY232"/>
                            </a:cxn>
                            <a:cxn ang="0">
                              <a:pos x="connsiteX233" y="connsiteY233"/>
                            </a:cxn>
                            <a:cxn ang="0">
                              <a:pos x="connsiteX234" y="connsiteY234"/>
                            </a:cxn>
                            <a:cxn ang="0">
                              <a:pos x="connsiteX235" y="connsiteY235"/>
                            </a:cxn>
                            <a:cxn ang="0">
                              <a:pos x="connsiteX236" y="connsiteY236"/>
                            </a:cxn>
                            <a:cxn ang="0">
                              <a:pos x="connsiteX237" y="connsiteY237"/>
                            </a:cxn>
                          </a:cxnLst>
                          <a:rect l="l" t="t" r="r" b="b"/>
                          <a:pathLst>
                            <a:path w="2966468" h="4642082">
                              <a:moveTo>
                                <a:pt x="209919" y="3337"/>
                              </a:moveTo>
                              <a:cubicBezTo>
                                <a:pt x="209363" y="3337"/>
                                <a:pt x="209157" y="28033"/>
                                <a:pt x="206582" y="40047"/>
                              </a:cubicBezTo>
                              <a:cubicBezTo>
                                <a:pt x="205742" y="43969"/>
                                <a:pt x="201487" y="46372"/>
                                <a:pt x="199907" y="50058"/>
                              </a:cubicBezTo>
                              <a:cubicBezTo>
                                <a:pt x="198100" y="54274"/>
                                <a:pt x="198180" y="59112"/>
                                <a:pt x="196570" y="63407"/>
                              </a:cubicBezTo>
                              <a:cubicBezTo>
                                <a:pt x="194823" y="68065"/>
                                <a:pt x="191855" y="72183"/>
                                <a:pt x="189895" y="76756"/>
                              </a:cubicBezTo>
                              <a:cubicBezTo>
                                <a:pt x="188509" y="79989"/>
                                <a:pt x="187524" y="83386"/>
                                <a:pt x="186558" y="86768"/>
                              </a:cubicBezTo>
                              <a:cubicBezTo>
                                <a:pt x="185298" y="91178"/>
                                <a:pt x="185028" y="95901"/>
                                <a:pt x="183221" y="100117"/>
                              </a:cubicBezTo>
                              <a:cubicBezTo>
                                <a:pt x="181641" y="103804"/>
                                <a:pt x="178341" y="106542"/>
                                <a:pt x="176547" y="110129"/>
                              </a:cubicBezTo>
                              <a:cubicBezTo>
                                <a:pt x="174974" y="113275"/>
                                <a:pt x="175019" y="117124"/>
                                <a:pt x="173209" y="120140"/>
                              </a:cubicBezTo>
                              <a:cubicBezTo>
                                <a:pt x="171590" y="122838"/>
                                <a:pt x="168280" y="124197"/>
                                <a:pt x="166535" y="126815"/>
                              </a:cubicBezTo>
                              <a:cubicBezTo>
                                <a:pt x="157659" y="140130"/>
                                <a:pt x="160097" y="144391"/>
                                <a:pt x="153186" y="160187"/>
                              </a:cubicBezTo>
                              <a:cubicBezTo>
                                <a:pt x="148201" y="171581"/>
                                <a:pt x="136500" y="193559"/>
                                <a:pt x="136500" y="193559"/>
                              </a:cubicBezTo>
                              <a:cubicBezTo>
                                <a:pt x="135388" y="198009"/>
                                <a:pt x="134613" y="202557"/>
                                <a:pt x="133163" y="206908"/>
                              </a:cubicBezTo>
                              <a:cubicBezTo>
                                <a:pt x="131269" y="212591"/>
                                <a:pt x="127941" y="217782"/>
                                <a:pt x="126488" y="223594"/>
                              </a:cubicBezTo>
                              <a:cubicBezTo>
                                <a:pt x="124580" y="231225"/>
                                <a:pt x="124518" y="239209"/>
                                <a:pt x="123151" y="246955"/>
                              </a:cubicBezTo>
                              <a:cubicBezTo>
                                <a:pt x="121180" y="258127"/>
                                <a:pt x="118702" y="269203"/>
                                <a:pt x="116477" y="280327"/>
                              </a:cubicBezTo>
                              <a:cubicBezTo>
                                <a:pt x="120926" y="327048"/>
                                <a:pt x="122451" y="374141"/>
                                <a:pt x="129825" y="420491"/>
                              </a:cubicBezTo>
                              <a:cubicBezTo>
                                <a:pt x="130455" y="424452"/>
                                <a:pt x="137331" y="424033"/>
                                <a:pt x="139837" y="427165"/>
                              </a:cubicBezTo>
                              <a:cubicBezTo>
                                <a:pt x="142035" y="429912"/>
                                <a:pt x="140976" y="434430"/>
                                <a:pt x="143174" y="437177"/>
                              </a:cubicBezTo>
                              <a:cubicBezTo>
                                <a:pt x="147879" y="443058"/>
                                <a:pt x="156603" y="444990"/>
                                <a:pt x="163198" y="447188"/>
                              </a:cubicBezTo>
                              <a:cubicBezTo>
                                <a:pt x="165423" y="449413"/>
                                <a:pt x="167058" y="452456"/>
                                <a:pt x="169872" y="453863"/>
                              </a:cubicBezTo>
                              <a:cubicBezTo>
                                <a:pt x="176165" y="457009"/>
                                <a:pt x="189895" y="460537"/>
                                <a:pt x="189895" y="460537"/>
                              </a:cubicBezTo>
                              <a:cubicBezTo>
                                <a:pt x="200165" y="470807"/>
                                <a:pt x="198372" y="471684"/>
                                <a:pt x="219931" y="470549"/>
                              </a:cubicBezTo>
                              <a:cubicBezTo>
                                <a:pt x="230268" y="470005"/>
                                <a:pt x="261505" y="463569"/>
                                <a:pt x="276663" y="460537"/>
                              </a:cubicBezTo>
                              <a:cubicBezTo>
                                <a:pt x="298911" y="462762"/>
                                <a:pt x="322514" y="459252"/>
                                <a:pt x="343408" y="467212"/>
                              </a:cubicBezTo>
                              <a:cubicBezTo>
                                <a:pt x="349731" y="469621"/>
                                <a:pt x="346805" y="480469"/>
                                <a:pt x="346745" y="487235"/>
                              </a:cubicBezTo>
                              <a:cubicBezTo>
                                <a:pt x="345692" y="606279"/>
                                <a:pt x="344829" y="725365"/>
                                <a:pt x="340071" y="844318"/>
                              </a:cubicBezTo>
                              <a:cubicBezTo>
                                <a:pt x="339260" y="864601"/>
                                <a:pt x="332079" y="884189"/>
                                <a:pt x="330059" y="904388"/>
                              </a:cubicBezTo>
                              <a:cubicBezTo>
                                <a:pt x="326158" y="943405"/>
                                <a:pt x="328914" y="926798"/>
                                <a:pt x="323385" y="954447"/>
                              </a:cubicBezTo>
                              <a:cubicBezTo>
                                <a:pt x="321160" y="1262584"/>
                                <a:pt x="322252" y="1570763"/>
                                <a:pt x="316710" y="1878858"/>
                              </a:cubicBezTo>
                              <a:cubicBezTo>
                                <a:pt x="316647" y="1882375"/>
                                <a:pt x="309992" y="1880961"/>
                                <a:pt x="306698" y="1882196"/>
                              </a:cubicBezTo>
                              <a:cubicBezTo>
                                <a:pt x="301089" y="1884299"/>
                                <a:pt x="295991" y="1888496"/>
                                <a:pt x="290012" y="1888870"/>
                              </a:cubicBezTo>
                              <a:cubicBezTo>
                                <a:pt x="242259" y="1891854"/>
                                <a:pt x="194345" y="1891095"/>
                                <a:pt x="146512" y="1892207"/>
                              </a:cubicBezTo>
                              <a:cubicBezTo>
                                <a:pt x="142062" y="1893320"/>
                                <a:pt x="137379" y="1893738"/>
                                <a:pt x="133163" y="1895545"/>
                              </a:cubicBezTo>
                              <a:cubicBezTo>
                                <a:pt x="117874" y="1902098"/>
                                <a:pt x="127576" y="1902606"/>
                                <a:pt x="113139" y="1912231"/>
                              </a:cubicBezTo>
                              <a:cubicBezTo>
                                <a:pt x="110212" y="1914182"/>
                                <a:pt x="106465" y="1914456"/>
                                <a:pt x="103128" y="1915568"/>
                              </a:cubicBezTo>
                              <a:lnTo>
                                <a:pt x="89779" y="1928917"/>
                              </a:lnTo>
                              <a:cubicBezTo>
                                <a:pt x="87554" y="1931142"/>
                                <a:pt x="84772" y="1932923"/>
                                <a:pt x="83104" y="1935591"/>
                              </a:cubicBezTo>
                              <a:cubicBezTo>
                                <a:pt x="77542" y="1944490"/>
                                <a:pt x="71563" y="1953142"/>
                                <a:pt x="66418" y="1962289"/>
                              </a:cubicBezTo>
                              <a:cubicBezTo>
                                <a:pt x="61540" y="1970961"/>
                                <a:pt x="53069" y="1988987"/>
                                <a:pt x="53069" y="1988987"/>
                              </a:cubicBezTo>
                              <a:cubicBezTo>
                                <a:pt x="43915" y="2025607"/>
                                <a:pt x="58215" y="1967502"/>
                                <a:pt x="43058" y="2035708"/>
                              </a:cubicBezTo>
                              <a:cubicBezTo>
                                <a:pt x="41068" y="2044663"/>
                                <a:pt x="38182" y="2053411"/>
                                <a:pt x="36383" y="2062406"/>
                              </a:cubicBezTo>
                              <a:cubicBezTo>
                                <a:pt x="34840" y="2070119"/>
                                <a:pt x="34815" y="2078102"/>
                                <a:pt x="33046" y="2085767"/>
                              </a:cubicBezTo>
                              <a:cubicBezTo>
                                <a:pt x="20737" y="2139106"/>
                                <a:pt x="31051" y="2062524"/>
                                <a:pt x="19697" y="2139162"/>
                              </a:cubicBezTo>
                              <a:cubicBezTo>
                                <a:pt x="7021" y="2224722"/>
                                <a:pt x="20014" y="2167924"/>
                                <a:pt x="6348" y="2222593"/>
                              </a:cubicBezTo>
                              <a:cubicBezTo>
                                <a:pt x="-2871" y="2462316"/>
                                <a:pt x="-1327" y="2388334"/>
                                <a:pt x="6348" y="2823294"/>
                              </a:cubicBezTo>
                              <a:cubicBezTo>
                                <a:pt x="7280" y="2876120"/>
                                <a:pt x="14025" y="2866580"/>
                                <a:pt x="19697" y="2910061"/>
                              </a:cubicBezTo>
                              <a:cubicBezTo>
                                <a:pt x="24909" y="2950016"/>
                                <a:pt x="29036" y="2990109"/>
                                <a:pt x="33046" y="3030202"/>
                              </a:cubicBezTo>
                              <a:cubicBezTo>
                                <a:pt x="43971" y="3139446"/>
                                <a:pt x="34924" y="3097781"/>
                                <a:pt x="49732" y="3157016"/>
                              </a:cubicBezTo>
                              <a:cubicBezTo>
                                <a:pt x="56142" y="3240349"/>
                                <a:pt x="47444" y="3158936"/>
                                <a:pt x="66418" y="3253796"/>
                              </a:cubicBezTo>
                              <a:cubicBezTo>
                                <a:pt x="68643" y="3264920"/>
                                <a:pt x="70076" y="3276232"/>
                                <a:pt x="73093" y="3287168"/>
                              </a:cubicBezTo>
                              <a:cubicBezTo>
                                <a:pt x="78987" y="3308534"/>
                                <a:pt x="87740" y="3329072"/>
                                <a:pt x="93116" y="3350575"/>
                              </a:cubicBezTo>
                              <a:cubicBezTo>
                                <a:pt x="116172" y="3442799"/>
                                <a:pt x="96957" y="3376156"/>
                                <a:pt x="113139" y="3420657"/>
                              </a:cubicBezTo>
                              <a:cubicBezTo>
                                <a:pt x="115543" y="3427269"/>
                                <a:pt x="116668" y="3434387"/>
                                <a:pt x="119814" y="3440680"/>
                              </a:cubicBezTo>
                              <a:cubicBezTo>
                                <a:pt x="123402" y="3447855"/>
                                <a:pt x="129183" y="3453739"/>
                                <a:pt x="133163" y="3460704"/>
                              </a:cubicBezTo>
                              <a:cubicBezTo>
                                <a:pt x="138099" y="3469343"/>
                                <a:pt x="142062" y="3478503"/>
                                <a:pt x="146512" y="3487402"/>
                              </a:cubicBezTo>
                              <a:cubicBezTo>
                                <a:pt x="149849" y="3504088"/>
                                <a:pt x="152396" y="3520952"/>
                                <a:pt x="156523" y="3537460"/>
                              </a:cubicBezTo>
                              <a:cubicBezTo>
                                <a:pt x="157976" y="3543272"/>
                                <a:pt x="161151" y="3548516"/>
                                <a:pt x="163198" y="3554146"/>
                              </a:cubicBezTo>
                              <a:cubicBezTo>
                                <a:pt x="168600" y="3569001"/>
                                <a:pt x="173607" y="3585430"/>
                                <a:pt x="176547" y="3600867"/>
                              </a:cubicBezTo>
                              <a:cubicBezTo>
                                <a:pt x="186260" y="3651859"/>
                                <a:pt x="174440" y="3631078"/>
                                <a:pt x="189895" y="3654263"/>
                              </a:cubicBezTo>
                              <a:cubicBezTo>
                                <a:pt x="191008" y="3664275"/>
                                <a:pt x="190790" y="3674525"/>
                                <a:pt x="193233" y="3684298"/>
                              </a:cubicBezTo>
                              <a:cubicBezTo>
                                <a:pt x="194206" y="3688189"/>
                                <a:pt x="198278" y="3690645"/>
                                <a:pt x="199907" y="3694310"/>
                              </a:cubicBezTo>
                              <a:cubicBezTo>
                                <a:pt x="215793" y="3730053"/>
                                <a:pt x="198152" y="3701687"/>
                                <a:pt x="213256" y="3724345"/>
                              </a:cubicBezTo>
                              <a:cubicBezTo>
                                <a:pt x="214368" y="3732132"/>
                                <a:pt x="214333" y="3740171"/>
                                <a:pt x="216593" y="3747705"/>
                              </a:cubicBezTo>
                              <a:cubicBezTo>
                                <a:pt x="217746" y="3751547"/>
                                <a:pt x="221639" y="3754052"/>
                                <a:pt x="223268" y="3757717"/>
                              </a:cubicBezTo>
                              <a:cubicBezTo>
                                <a:pt x="226125" y="3764146"/>
                                <a:pt x="227031" y="3771335"/>
                                <a:pt x="229942" y="3777740"/>
                              </a:cubicBezTo>
                              <a:cubicBezTo>
                                <a:pt x="232626" y="3783645"/>
                                <a:pt x="237053" y="3788624"/>
                                <a:pt x="239954" y="3794426"/>
                              </a:cubicBezTo>
                              <a:cubicBezTo>
                                <a:pt x="241527" y="3797572"/>
                                <a:pt x="241905" y="3801205"/>
                                <a:pt x="243291" y="3804438"/>
                              </a:cubicBezTo>
                              <a:cubicBezTo>
                                <a:pt x="245251" y="3809011"/>
                                <a:pt x="247945" y="3813241"/>
                                <a:pt x="249966" y="3817787"/>
                              </a:cubicBezTo>
                              <a:cubicBezTo>
                                <a:pt x="252399" y="3823261"/>
                                <a:pt x="253771" y="3829214"/>
                                <a:pt x="256640" y="3834473"/>
                              </a:cubicBezTo>
                              <a:cubicBezTo>
                                <a:pt x="260481" y="3841515"/>
                                <a:pt x="265539" y="3847822"/>
                                <a:pt x="269989" y="3854496"/>
                              </a:cubicBezTo>
                              <a:cubicBezTo>
                                <a:pt x="284013" y="3910598"/>
                                <a:pt x="265678" y="3849211"/>
                                <a:pt x="300024" y="3917904"/>
                              </a:cubicBezTo>
                              <a:cubicBezTo>
                                <a:pt x="303646" y="3925147"/>
                                <a:pt x="303231" y="3933945"/>
                                <a:pt x="306698" y="3941264"/>
                              </a:cubicBezTo>
                              <a:cubicBezTo>
                                <a:pt x="323851" y="3977476"/>
                                <a:pt x="323623" y="3970346"/>
                                <a:pt x="336733" y="3991323"/>
                              </a:cubicBezTo>
                              <a:cubicBezTo>
                                <a:pt x="340171" y="3996823"/>
                                <a:pt x="343844" y="4002207"/>
                                <a:pt x="346745" y="4008009"/>
                              </a:cubicBezTo>
                              <a:cubicBezTo>
                                <a:pt x="360559" y="4035637"/>
                                <a:pt x="337631" y="3999347"/>
                                <a:pt x="356757" y="4028032"/>
                              </a:cubicBezTo>
                              <a:cubicBezTo>
                                <a:pt x="357869" y="4031369"/>
                                <a:pt x="359128" y="4034662"/>
                                <a:pt x="360094" y="4038044"/>
                              </a:cubicBezTo>
                              <a:cubicBezTo>
                                <a:pt x="361354" y="4042454"/>
                                <a:pt x="361380" y="4047291"/>
                                <a:pt x="363431" y="4051393"/>
                              </a:cubicBezTo>
                              <a:cubicBezTo>
                                <a:pt x="376045" y="4076620"/>
                                <a:pt x="377467" y="4053454"/>
                                <a:pt x="390129" y="4091440"/>
                              </a:cubicBezTo>
                              <a:cubicBezTo>
                                <a:pt x="391241" y="4094777"/>
                                <a:pt x="392203" y="4098168"/>
                                <a:pt x="393466" y="4101451"/>
                              </a:cubicBezTo>
                              <a:cubicBezTo>
                                <a:pt x="397767" y="4112633"/>
                                <a:pt x="403207" y="4123398"/>
                                <a:pt x="406815" y="4134823"/>
                              </a:cubicBezTo>
                              <a:cubicBezTo>
                                <a:pt x="409903" y="4144603"/>
                                <a:pt x="410504" y="4155046"/>
                                <a:pt x="413490" y="4164858"/>
                              </a:cubicBezTo>
                              <a:cubicBezTo>
                                <a:pt x="418305" y="4180679"/>
                                <a:pt x="422781" y="4196788"/>
                                <a:pt x="430176" y="4211580"/>
                              </a:cubicBezTo>
                              <a:cubicBezTo>
                                <a:pt x="432401" y="4216030"/>
                                <a:pt x="433958" y="4220881"/>
                                <a:pt x="436850" y="4224929"/>
                              </a:cubicBezTo>
                              <a:cubicBezTo>
                                <a:pt x="439593" y="4228769"/>
                                <a:pt x="443525" y="4231603"/>
                                <a:pt x="446862" y="4234940"/>
                              </a:cubicBezTo>
                              <a:cubicBezTo>
                                <a:pt x="447974" y="4242727"/>
                                <a:pt x="448291" y="4250670"/>
                                <a:pt x="450199" y="4258301"/>
                              </a:cubicBezTo>
                              <a:cubicBezTo>
                                <a:pt x="460700" y="4300305"/>
                                <a:pt x="453796" y="4253051"/>
                                <a:pt x="460211" y="4288336"/>
                              </a:cubicBezTo>
                              <a:cubicBezTo>
                                <a:pt x="461618" y="4296075"/>
                                <a:pt x="461640" y="4304065"/>
                                <a:pt x="463548" y="4311696"/>
                              </a:cubicBezTo>
                              <a:cubicBezTo>
                                <a:pt x="477430" y="4367222"/>
                                <a:pt x="466718" y="4324708"/>
                                <a:pt x="480234" y="4351743"/>
                              </a:cubicBezTo>
                              <a:cubicBezTo>
                                <a:pt x="494046" y="4379369"/>
                                <a:pt x="471122" y="4343083"/>
                                <a:pt x="490246" y="4371767"/>
                              </a:cubicBezTo>
                              <a:cubicBezTo>
                                <a:pt x="491358" y="4375104"/>
                                <a:pt x="491632" y="4378851"/>
                                <a:pt x="493583" y="4381778"/>
                              </a:cubicBezTo>
                              <a:cubicBezTo>
                                <a:pt x="508345" y="4403920"/>
                                <a:pt x="499351" y="4379965"/>
                                <a:pt x="510269" y="4401802"/>
                              </a:cubicBezTo>
                              <a:cubicBezTo>
                                <a:pt x="511842" y="4404948"/>
                                <a:pt x="511409" y="4409066"/>
                                <a:pt x="513606" y="4411813"/>
                              </a:cubicBezTo>
                              <a:cubicBezTo>
                                <a:pt x="516112" y="4414945"/>
                                <a:pt x="520599" y="4415847"/>
                                <a:pt x="523618" y="4418488"/>
                              </a:cubicBezTo>
                              <a:cubicBezTo>
                                <a:pt x="529538" y="4423668"/>
                                <a:pt x="535475" y="4428965"/>
                                <a:pt x="540304" y="4435174"/>
                              </a:cubicBezTo>
                              <a:cubicBezTo>
                                <a:pt x="543358" y="4439101"/>
                                <a:pt x="543794" y="4444701"/>
                                <a:pt x="546979" y="4448523"/>
                              </a:cubicBezTo>
                              <a:cubicBezTo>
                                <a:pt x="549547" y="4451604"/>
                                <a:pt x="553726" y="4452866"/>
                                <a:pt x="556990" y="4455197"/>
                              </a:cubicBezTo>
                              <a:cubicBezTo>
                                <a:pt x="561516" y="4458430"/>
                                <a:pt x="566406" y="4461276"/>
                                <a:pt x="570339" y="4465209"/>
                              </a:cubicBezTo>
                              <a:cubicBezTo>
                                <a:pt x="588775" y="4483645"/>
                                <a:pt x="570278" y="4476040"/>
                                <a:pt x="593700" y="4481895"/>
                              </a:cubicBezTo>
                              <a:cubicBezTo>
                                <a:pt x="594812" y="4485232"/>
                                <a:pt x="594839" y="4489160"/>
                                <a:pt x="597037" y="4491907"/>
                              </a:cubicBezTo>
                              <a:cubicBezTo>
                                <a:pt x="601741" y="4497787"/>
                                <a:pt x="610466" y="4499720"/>
                                <a:pt x="617060" y="4501918"/>
                              </a:cubicBezTo>
                              <a:cubicBezTo>
                                <a:pt x="620397" y="4504143"/>
                                <a:pt x="624027" y="4505983"/>
                                <a:pt x="627072" y="4508593"/>
                              </a:cubicBezTo>
                              <a:cubicBezTo>
                                <a:pt x="631850" y="4512688"/>
                                <a:pt x="634451" y="4519952"/>
                                <a:pt x="640421" y="4521942"/>
                              </a:cubicBezTo>
                              <a:lnTo>
                                <a:pt x="650433" y="4525279"/>
                              </a:lnTo>
                              <a:cubicBezTo>
                                <a:pt x="686867" y="4549568"/>
                                <a:pt x="630699" y="4513744"/>
                                <a:pt x="673793" y="4535291"/>
                              </a:cubicBezTo>
                              <a:cubicBezTo>
                                <a:pt x="678768" y="4537778"/>
                                <a:pt x="682450" y="4542316"/>
                                <a:pt x="687142" y="4545302"/>
                              </a:cubicBezTo>
                              <a:cubicBezTo>
                                <a:pt x="709891" y="4559778"/>
                                <a:pt x="704152" y="4557063"/>
                                <a:pt x="723852" y="4561988"/>
                              </a:cubicBezTo>
                              <a:cubicBezTo>
                                <a:pt x="726077" y="4564213"/>
                                <a:pt x="727828" y="4567044"/>
                                <a:pt x="730526" y="4568663"/>
                              </a:cubicBezTo>
                              <a:cubicBezTo>
                                <a:pt x="733542" y="4570473"/>
                                <a:pt x="737244" y="4570765"/>
                                <a:pt x="740538" y="4572000"/>
                              </a:cubicBezTo>
                              <a:cubicBezTo>
                                <a:pt x="772462" y="4583972"/>
                                <a:pt x="744511" y="4574438"/>
                                <a:pt x="767236" y="4582012"/>
                              </a:cubicBezTo>
                              <a:cubicBezTo>
                                <a:pt x="782566" y="4592232"/>
                                <a:pt x="778060" y="4591384"/>
                                <a:pt x="803945" y="4592023"/>
                              </a:cubicBezTo>
                              <a:lnTo>
                                <a:pt x="1317878" y="4602035"/>
                              </a:lnTo>
                              <a:cubicBezTo>
                                <a:pt x="1326777" y="4603147"/>
                                <a:pt x="1335986" y="4602795"/>
                                <a:pt x="1344576" y="4605372"/>
                              </a:cubicBezTo>
                              <a:cubicBezTo>
                                <a:pt x="1347590" y="4606276"/>
                                <a:pt x="1348236" y="4611143"/>
                                <a:pt x="1351250" y="4612047"/>
                              </a:cubicBezTo>
                              <a:cubicBezTo>
                                <a:pt x="1359840" y="4614624"/>
                                <a:pt x="1369133" y="4613731"/>
                                <a:pt x="1377948" y="4615384"/>
                              </a:cubicBezTo>
                              <a:cubicBezTo>
                                <a:pt x="1386964" y="4617074"/>
                                <a:pt x="1395598" y="4620550"/>
                                <a:pt x="1404646" y="4622058"/>
                              </a:cubicBezTo>
                              <a:cubicBezTo>
                                <a:pt x="1533697" y="4643567"/>
                                <a:pt x="1377289" y="4610788"/>
                                <a:pt x="1518112" y="4642082"/>
                              </a:cubicBezTo>
                              <a:cubicBezTo>
                                <a:pt x="1623483" y="4639632"/>
                                <a:pt x="1659506" y="4642785"/>
                                <a:pt x="1755055" y="4628733"/>
                              </a:cubicBezTo>
                              <a:cubicBezTo>
                                <a:pt x="1762016" y="4627709"/>
                                <a:pt x="1768230" y="4623669"/>
                                <a:pt x="1775078" y="4622058"/>
                              </a:cubicBezTo>
                              <a:cubicBezTo>
                                <a:pt x="1793810" y="4617650"/>
                                <a:pt x="1815740" y="4614819"/>
                                <a:pt x="1835148" y="4612047"/>
                              </a:cubicBezTo>
                              <a:cubicBezTo>
                                <a:pt x="1995091" y="4618711"/>
                                <a:pt x="2017380" y="4622803"/>
                                <a:pt x="2185557" y="4615384"/>
                              </a:cubicBezTo>
                              <a:cubicBezTo>
                                <a:pt x="2197982" y="4614836"/>
                                <a:pt x="2210096" y="4611272"/>
                                <a:pt x="2222266" y="4608710"/>
                              </a:cubicBezTo>
                              <a:cubicBezTo>
                                <a:pt x="2375103" y="4576533"/>
                                <a:pt x="2165375" y="4618752"/>
                                <a:pt x="2265650" y="4598698"/>
                              </a:cubicBezTo>
                              <a:cubicBezTo>
                                <a:pt x="2293965" y="4581708"/>
                                <a:pt x="2306851" y="4573236"/>
                                <a:pt x="2345744" y="4558651"/>
                              </a:cubicBezTo>
                              <a:cubicBezTo>
                                <a:pt x="2363542" y="4551977"/>
                                <a:pt x="2381540" y="4545811"/>
                                <a:pt x="2399139" y="4538628"/>
                              </a:cubicBezTo>
                              <a:cubicBezTo>
                                <a:pt x="2436059" y="4523559"/>
                                <a:pt x="2509268" y="4491907"/>
                                <a:pt x="2509268" y="4491907"/>
                              </a:cubicBezTo>
                              <a:cubicBezTo>
                                <a:pt x="2517055" y="4485232"/>
                                <a:pt x="2524095" y="4477572"/>
                                <a:pt x="2532628" y="4471883"/>
                              </a:cubicBezTo>
                              <a:cubicBezTo>
                                <a:pt x="2540907" y="4466364"/>
                                <a:pt x="2551366" y="4464504"/>
                                <a:pt x="2559326" y="4458534"/>
                              </a:cubicBezTo>
                              <a:cubicBezTo>
                                <a:pt x="2569394" y="4450983"/>
                                <a:pt x="2577125" y="4440736"/>
                                <a:pt x="2586024" y="4431837"/>
                              </a:cubicBezTo>
                              <a:lnTo>
                                <a:pt x="2636082" y="4381778"/>
                              </a:lnTo>
                              <a:lnTo>
                                <a:pt x="2662780" y="4355080"/>
                              </a:lnTo>
                              <a:cubicBezTo>
                                <a:pt x="2666117" y="4351743"/>
                                <a:pt x="2670174" y="4348996"/>
                                <a:pt x="2672792" y="4345069"/>
                              </a:cubicBezTo>
                              <a:cubicBezTo>
                                <a:pt x="2675017" y="4341732"/>
                                <a:pt x="2676630" y="4337893"/>
                                <a:pt x="2679466" y="4335057"/>
                              </a:cubicBezTo>
                              <a:cubicBezTo>
                                <a:pt x="2708370" y="4306153"/>
                                <a:pt x="2698601" y="4324127"/>
                                <a:pt x="2726187" y="4291673"/>
                              </a:cubicBezTo>
                              <a:cubicBezTo>
                                <a:pt x="2738003" y="4277771"/>
                                <a:pt x="2748055" y="4262449"/>
                                <a:pt x="2759560" y="4248289"/>
                              </a:cubicBezTo>
                              <a:cubicBezTo>
                                <a:pt x="2762536" y="4244626"/>
                                <a:pt x="2766623" y="4241962"/>
                                <a:pt x="2769571" y="4238277"/>
                              </a:cubicBezTo>
                              <a:cubicBezTo>
                                <a:pt x="2775549" y="4230805"/>
                                <a:pt x="2780383" y="4222471"/>
                                <a:pt x="2786258" y="4214917"/>
                              </a:cubicBezTo>
                              <a:cubicBezTo>
                                <a:pt x="2788190" y="4212433"/>
                                <a:pt x="2790940" y="4210677"/>
                                <a:pt x="2792932" y="4208242"/>
                              </a:cubicBezTo>
                              <a:cubicBezTo>
                                <a:pt x="2800964" y="4198425"/>
                                <a:pt x="2808792" y="4188435"/>
                                <a:pt x="2816293" y="4178207"/>
                              </a:cubicBezTo>
                              <a:cubicBezTo>
                                <a:pt x="2821037" y="4171738"/>
                                <a:pt x="2824828" y="4164601"/>
                                <a:pt x="2829641" y="4158184"/>
                              </a:cubicBezTo>
                              <a:cubicBezTo>
                                <a:pt x="2834854" y="4151233"/>
                                <a:pt x="2841031" y="4145047"/>
                                <a:pt x="2846328" y="4138161"/>
                              </a:cubicBezTo>
                              <a:cubicBezTo>
                                <a:pt x="2852163" y="4130576"/>
                                <a:pt x="2857272" y="4122456"/>
                                <a:pt x="2863014" y="4114800"/>
                              </a:cubicBezTo>
                              <a:cubicBezTo>
                                <a:pt x="2867288" y="4109102"/>
                                <a:pt x="2872930" y="4104355"/>
                                <a:pt x="2876363" y="4098114"/>
                              </a:cubicBezTo>
                              <a:cubicBezTo>
                                <a:pt x="2907069" y="4042284"/>
                                <a:pt x="2892939" y="4065072"/>
                                <a:pt x="2906398" y="4024695"/>
                              </a:cubicBezTo>
                              <a:cubicBezTo>
                                <a:pt x="2925058" y="3968713"/>
                                <a:pt x="2907013" y="4028613"/>
                                <a:pt x="2929758" y="3967962"/>
                              </a:cubicBezTo>
                              <a:cubicBezTo>
                                <a:pt x="2938185" y="3945490"/>
                                <a:pt x="2940160" y="3921460"/>
                                <a:pt x="2943107" y="3897880"/>
                              </a:cubicBezTo>
                              <a:cubicBezTo>
                                <a:pt x="2940882" y="3851159"/>
                                <a:pt x="2941416" y="3804225"/>
                                <a:pt x="2936433" y="3757717"/>
                              </a:cubicBezTo>
                              <a:cubicBezTo>
                                <a:pt x="2934708" y="3741612"/>
                                <a:pt x="2927419" y="3726602"/>
                                <a:pt x="2923084" y="3710996"/>
                              </a:cubicBezTo>
                              <a:cubicBezTo>
                                <a:pt x="2908489" y="3658452"/>
                                <a:pt x="2935850" y="3751652"/>
                                <a:pt x="2913072" y="3677623"/>
                              </a:cubicBezTo>
                              <a:cubicBezTo>
                                <a:pt x="2910690" y="3669883"/>
                                <a:pt x="2909122" y="3661889"/>
                                <a:pt x="2906398" y="3654263"/>
                              </a:cubicBezTo>
                              <a:cubicBezTo>
                                <a:pt x="2903549" y="3646285"/>
                                <a:pt x="2899065" y="3638939"/>
                                <a:pt x="2896386" y="3630902"/>
                              </a:cubicBezTo>
                              <a:cubicBezTo>
                                <a:pt x="2889041" y="3608866"/>
                                <a:pt x="2882402" y="3586587"/>
                                <a:pt x="2876363" y="3564158"/>
                              </a:cubicBezTo>
                              <a:cubicBezTo>
                                <a:pt x="2874604" y="3557624"/>
                                <a:pt x="2875301" y="3550507"/>
                                <a:pt x="2873025" y="3544134"/>
                              </a:cubicBezTo>
                              <a:cubicBezTo>
                                <a:pt x="2869679" y="3534764"/>
                                <a:pt x="2863315" y="3526697"/>
                                <a:pt x="2859677" y="3517437"/>
                              </a:cubicBezTo>
                              <a:cubicBezTo>
                                <a:pt x="2838131" y="3462593"/>
                                <a:pt x="2836880" y="3452807"/>
                                <a:pt x="2822967" y="3400634"/>
                              </a:cubicBezTo>
                              <a:cubicBezTo>
                                <a:pt x="2807076" y="3146358"/>
                                <a:pt x="2818689" y="3351589"/>
                                <a:pt x="2822967" y="2739863"/>
                              </a:cubicBezTo>
                              <a:cubicBezTo>
                                <a:pt x="2823776" y="2624170"/>
                                <a:pt x="2823675" y="2508457"/>
                                <a:pt x="2826304" y="2392791"/>
                              </a:cubicBezTo>
                              <a:cubicBezTo>
                                <a:pt x="2827014" y="2361572"/>
                                <a:pt x="2830902" y="2330507"/>
                                <a:pt x="2832979" y="2299349"/>
                              </a:cubicBezTo>
                              <a:cubicBezTo>
                                <a:pt x="2838408" y="2217911"/>
                                <a:pt x="2831747" y="2269204"/>
                                <a:pt x="2842990" y="2209244"/>
                              </a:cubicBezTo>
                              <a:cubicBezTo>
                                <a:pt x="2847682" y="2184224"/>
                                <a:pt x="2842164" y="2195468"/>
                                <a:pt x="2853002" y="2179209"/>
                              </a:cubicBezTo>
                              <a:cubicBezTo>
                                <a:pt x="2856339" y="2166972"/>
                                <a:pt x="2859195" y="2154594"/>
                                <a:pt x="2863014" y="2142499"/>
                              </a:cubicBezTo>
                              <a:cubicBezTo>
                                <a:pt x="2865876" y="2133436"/>
                                <a:pt x="2870230" y="2124886"/>
                                <a:pt x="2873025" y="2115802"/>
                              </a:cubicBezTo>
                              <a:cubicBezTo>
                                <a:pt x="2874693" y="2110380"/>
                                <a:pt x="2874256" y="2104382"/>
                                <a:pt x="2876363" y="2099115"/>
                              </a:cubicBezTo>
                              <a:cubicBezTo>
                                <a:pt x="2878772" y="2093093"/>
                                <a:pt x="2883224" y="2088099"/>
                                <a:pt x="2886374" y="2082429"/>
                              </a:cubicBezTo>
                              <a:cubicBezTo>
                                <a:pt x="2888790" y="2078080"/>
                                <a:pt x="2890824" y="2073530"/>
                                <a:pt x="2893049" y="2069080"/>
                              </a:cubicBezTo>
                              <a:cubicBezTo>
                                <a:pt x="2899620" y="2036222"/>
                                <a:pt x="2896980" y="2046865"/>
                                <a:pt x="2913072" y="1995661"/>
                              </a:cubicBezTo>
                              <a:cubicBezTo>
                                <a:pt x="2919400" y="1975526"/>
                                <a:pt x="2927541" y="1955954"/>
                                <a:pt x="2933095" y="1935591"/>
                              </a:cubicBezTo>
                              <a:lnTo>
                                <a:pt x="2943107" y="1898882"/>
                              </a:lnTo>
                              <a:cubicBezTo>
                                <a:pt x="2945332" y="1879971"/>
                                <a:pt x="2946473" y="1860901"/>
                                <a:pt x="2949782" y="1842149"/>
                              </a:cubicBezTo>
                              <a:cubicBezTo>
                                <a:pt x="2970237" y="1726238"/>
                                <a:pt x="2958658" y="1834626"/>
                                <a:pt x="2966468" y="1748707"/>
                              </a:cubicBezTo>
                              <a:cubicBezTo>
                                <a:pt x="2965356" y="1676400"/>
                                <a:pt x="2966835" y="1604007"/>
                                <a:pt x="2963131" y="1531787"/>
                              </a:cubicBezTo>
                              <a:cubicBezTo>
                                <a:pt x="2962371" y="1516965"/>
                                <a:pt x="2955410" y="1503066"/>
                                <a:pt x="2953119" y="1488403"/>
                              </a:cubicBezTo>
                              <a:cubicBezTo>
                                <a:pt x="2937554" y="1388792"/>
                                <a:pt x="2955347" y="1456158"/>
                                <a:pt x="2939770" y="1401635"/>
                              </a:cubicBezTo>
                              <a:cubicBezTo>
                                <a:pt x="2938658" y="1388286"/>
                                <a:pt x="2938635" y="1374801"/>
                                <a:pt x="2936433" y="1361588"/>
                              </a:cubicBezTo>
                              <a:cubicBezTo>
                                <a:pt x="2935276" y="1354648"/>
                                <a:pt x="2931691" y="1348330"/>
                                <a:pt x="2929758" y="1341565"/>
                              </a:cubicBezTo>
                              <a:cubicBezTo>
                                <a:pt x="2927238" y="1332745"/>
                                <a:pt x="2925309" y="1323766"/>
                                <a:pt x="2923084" y="1314867"/>
                              </a:cubicBezTo>
                              <a:cubicBezTo>
                                <a:pt x="2921972" y="1302631"/>
                                <a:pt x="2921271" y="1290350"/>
                                <a:pt x="2919747" y="1278158"/>
                              </a:cubicBezTo>
                              <a:cubicBezTo>
                                <a:pt x="2917932" y="1263639"/>
                                <a:pt x="2914438" y="1249342"/>
                                <a:pt x="2913072" y="1234774"/>
                              </a:cubicBezTo>
                              <a:cubicBezTo>
                                <a:pt x="2896569" y="1058743"/>
                                <a:pt x="2927782" y="1309940"/>
                                <a:pt x="2903060" y="1081261"/>
                              </a:cubicBezTo>
                              <a:cubicBezTo>
                                <a:pt x="2901841" y="1069982"/>
                                <a:pt x="2898611" y="1059013"/>
                                <a:pt x="2896386" y="1047889"/>
                              </a:cubicBezTo>
                              <a:cubicBezTo>
                                <a:pt x="2894161" y="1023416"/>
                                <a:pt x="2893594" y="998735"/>
                                <a:pt x="2889712" y="974470"/>
                              </a:cubicBezTo>
                              <a:cubicBezTo>
                                <a:pt x="2889078" y="970509"/>
                                <a:pt x="2884883" y="968019"/>
                                <a:pt x="2883037" y="964458"/>
                              </a:cubicBezTo>
                              <a:cubicBezTo>
                                <a:pt x="2837924" y="877456"/>
                                <a:pt x="2867349" y="902635"/>
                                <a:pt x="2829641" y="874353"/>
                              </a:cubicBezTo>
                              <a:cubicBezTo>
                                <a:pt x="2811973" y="821347"/>
                                <a:pt x="2807731" y="801585"/>
                                <a:pt x="2742874" y="747539"/>
                              </a:cubicBezTo>
                              <a:cubicBezTo>
                                <a:pt x="2736199" y="741977"/>
                                <a:pt x="2728446" y="737499"/>
                                <a:pt x="2722850" y="730853"/>
                              </a:cubicBezTo>
                              <a:cubicBezTo>
                                <a:pt x="2629048" y="619463"/>
                                <a:pt x="2755037" y="751864"/>
                                <a:pt x="2649431" y="634073"/>
                              </a:cubicBezTo>
                              <a:cubicBezTo>
                                <a:pt x="2634729" y="617674"/>
                                <a:pt x="2621035" y="599569"/>
                                <a:pt x="2602710" y="587352"/>
                              </a:cubicBezTo>
                              <a:cubicBezTo>
                                <a:pt x="2574024" y="568227"/>
                                <a:pt x="2610313" y="591152"/>
                                <a:pt x="2582687" y="577340"/>
                              </a:cubicBezTo>
                              <a:cubicBezTo>
                                <a:pt x="2579100" y="575546"/>
                                <a:pt x="2576196" y="572587"/>
                                <a:pt x="2572675" y="570666"/>
                              </a:cubicBezTo>
                              <a:cubicBezTo>
                                <a:pt x="2563940" y="565902"/>
                                <a:pt x="2554876" y="561767"/>
                                <a:pt x="2545977" y="557317"/>
                              </a:cubicBezTo>
                              <a:cubicBezTo>
                                <a:pt x="2539303" y="553980"/>
                                <a:pt x="2532353" y="551144"/>
                                <a:pt x="2525954" y="547305"/>
                              </a:cubicBezTo>
                              <a:cubicBezTo>
                                <a:pt x="2509268" y="537293"/>
                                <a:pt x="2491955" y="528258"/>
                                <a:pt x="2475895" y="517270"/>
                              </a:cubicBezTo>
                              <a:cubicBezTo>
                                <a:pt x="2447236" y="497661"/>
                                <a:pt x="2477448" y="507646"/>
                                <a:pt x="2449198" y="500584"/>
                              </a:cubicBezTo>
                              <a:cubicBezTo>
                                <a:pt x="2436065" y="487453"/>
                                <a:pt x="2450262" y="499359"/>
                                <a:pt x="2429174" y="490572"/>
                              </a:cubicBezTo>
                              <a:cubicBezTo>
                                <a:pt x="2406654" y="481188"/>
                                <a:pt x="2384608" y="470702"/>
                                <a:pt x="2362430" y="460537"/>
                              </a:cubicBezTo>
                              <a:cubicBezTo>
                                <a:pt x="2357908" y="458464"/>
                                <a:pt x="2353907" y="455070"/>
                                <a:pt x="2349081" y="453863"/>
                              </a:cubicBezTo>
                              <a:cubicBezTo>
                                <a:pt x="2340182" y="451638"/>
                                <a:pt x="2330972" y="450409"/>
                                <a:pt x="2322383" y="447188"/>
                              </a:cubicBezTo>
                              <a:cubicBezTo>
                                <a:pt x="2317018" y="445176"/>
                                <a:pt x="2209924" y="397734"/>
                                <a:pt x="2208917" y="397130"/>
                              </a:cubicBezTo>
                              <a:cubicBezTo>
                                <a:pt x="2169995" y="373776"/>
                                <a:pt x="2175986" y="377880"/>
                                <a:pt x="2115475" y="333723"/>
                              </a:cubicBezTo>
                              <a:cubicBezTo>
                                <a:pt x="2099476" y="322048"/>
                                <a:pt x="2083096" y="310672"/>
                                <a:pt x="2068754" y="297013"/>
                              </a:cubicBezTo>
                              <a:cubicBezTo>
                                <a:pt x="2059569" y="288266"/>
                                <a:pt x="2054362" y="275947"/>
                                <a:pt x="2045393" y="266978"/>
                              </a:cubicBezTo>
                              <a:cubicBezTo>
                                <a:pt x="2031998" y="253583"/>
                                <a:pt x="2017164" y="241635"/>
                                <a:pt x="2002009" y="230269"/>
                              </a:cubicBezTo>
                              <a:cubicBezTo>
                                <a:pt x="1999195" y="228158"/>
                                <a:pt x="1995144" y="228504"/>
                                <a:pt x="1991998" y="226931"/>
                              </a:cubicBezTo>
                              <a:cubicBezTo>
                                <a:pt x="1988411" y="225137"/>
                                <a:pt x="1985468" y="222247"/>
                                <a:pt x="1981986" y="220257"/>
                              </a:cubicBezTo>
                              <a:cubicBezTo>
                                <a:pt x="1977667" y="217789"/>
                                <a:pt x="1972956" y="216051"/>
                                <a:pt x="1968637" y="213583"/>
                              </a:cubicBezTo>
                              <a:cubicBezTo>
                                <a:pt x="1965154" y="211593"/>
                                <a:pt x="1962213" y="208702"/>
                                <a:pt x="1958625" y="206908"/>
                              </a:cubicBezTo>
                              <a:cubicBezTo>
                                <a:pt x="1951048" y="203119"/>
                                <a:pt x="1942702" y="200953"/>
                                <a:pt x="1935265" y="196896"/>
                              </a:cubicBezTo>
                              <a:cubicBezTo>
                                <a:pt x="1930382" y="194233"/>
                                <a:pt x="1926544" y="189970"/>
                                <a:pt x="1921916" y="186885"/>
                              </a:cubicBezTo>
                              <a:cubicBezTo>
                                <a:pt x="1906152" y="176376"/>
                                <a:pt x="1909248" y="178212"/>
                                <a:pt x="1895218" y="173536"/>
                              </a:cubicBezTo>
                              <a:cubicBezTo>
                                <a:pt x="1891881" y="169086"/>
                                <a:pt x="1890256" y="162518"/>
                                <a:pt x="1885206" y="160187"/>
                              </a:cubicBezTo>
                              <a:cubicBezTo>
                                <a:pt x="1874906" y="155433"/>
                                <a:pt x="1862870" y="156140"/>
                                <a:pt x="1851834" y="153512"/>
                              </a:cubicBezTo>
                              <a:cubicBezTo>
                                <a:pt x="1839496" y="150574"/>
                                <a:pt x="1827085" y="147722"/>
                                <a:pt x="1815125" y="143501"/>
                              </a:cubicBezTo>
                              <a:cubicBezTo>
                                <a:pt x="1808088" y="141017"/>
                                <a:pt x="1801895" y="136577"/>
                                <a:pt x="1795101" y="133489"/>
                              </a:cubicBezTo>
                              <a:cubicBezTo>
                                <a:pt x="1787974" y="130250"/>
                                <a:pt x="1776567" y="125926"/>
                                <a:pt x="1768404" y="123477"/>
                              </a:cubicBezTo>
                              <a:cubicBezTo>
                                <a:pt x="1760647" y="121150"/>
                                <a:pt x="1753074" y="117850"/>
                                <a:pt x="1745043" y="116803"/>
                              </a:cubicBezTo>
                              <a:cubicBezTo>
                                <a:pt x="1727359" y="114497"/>
                                <a:pt x="1709446" y="114578"/>
                                <a:pt x="1691647" y="113466"/>
                              </a:cubicBezTo>
                              <a:cubicBezTo>
                                <a:pt x="1677186" y="107904"/>
                                <a:pt x="1663294" y="100539"/>
                                <a:pt x="1648263" y="96780"/>
                              </a:cubicBezTo>
                              <a:cubicBezTo>
                                <a:pt x="1580957" y="79950"/>
                                <a:pt x="1717933" y="114495"/>
                                <a:pt x="1498088" y="50058"/>
                              </a:cubicBezTo>
                              <a:cubicBezTo>
                                <a:pt x="1479445" y="44594"/>
                                <a:pt x="1460266" y="41159"/>
                                <a:pt x="1441355" y="36710"/>
                              </a:cubicBezTo>
                              <a:cubicBezTo>
                                <a:pt x="1422047" y="23836"/>
                                <a:pt x="1441488" y="34820"/>
                                <a:pt x="1411320" y="26698"/>
                              </a:cubicBezTo>
                              <a:cubicBezTo>
                                <a:pt x="1309083" y="-827"/>
                                <a:pt x="1381789" y="11053"/>
                                <a:pt x="1287843" y="0"/>
                              </a:cubicBezTo>
                              <a:lnTo>
                                <a:pt x="1184389" y="3337"/>
                              </a:lnTo>
                              <a:cubicBezTo>
                                <a:pt x="1167209" y="4196"/>
                                <a:pt x="1124516" y="11091"/>
                                <a:pt x="1110970" y="13349"/>
                              </a:cubicBezTo>
                              <a:cubicBezTo>
                                <a:pt x="1098702" y="15394"/>
                                <a:pt x="1086638" y="18815"/>
                                <a:pt x="1074260" y="20023"/>
                              </a:cubicBezTo>
                              <a:cubicBezTo>
                                <a:pt x="1036366" y="23720"/>
                                <a:pt x="954805" y="27716"/>
                                <a:pt x="910736" y="30035"/>
                              </a:cubicBezTo>
                              <a:cubicBezTo>
                                <a:pt x="906286" y="31147"/>
                                <a:pt x="901712" y="31845"/>
                                <a:pt x="897387" y="33372"/>
                              </a:cubicBezTo>
                              <a:cubicBezTo>
                                <a:pt x="882777" y="38529"/>
                                <a:pt x="869035" y="46299"/>
                                <a:pt x="854004" y="50058"/>
                              </a:cubicBezTo>
                              <a:cubicBezTo>
                                <a:pt x="826149" y="57023"/>
                                <a:pt x="852443" y="49810"/>
                                <a:pt x="807282" y="66745"/>
                              </a:cubicBezTo>
                              <a:cubicBezTo>
                                <a:pt x="780976" y="76610"/>
                                <a:pt x="752669" y="88749"/>
                                <a:pt x="723852" y="90105"/>
                              </a:cubicBezTo>
                              <a:cubicBezTo>
                                <a:pt x="641595" y="93976"/>
                                <a:pt x="559206" y="94234"/>
                                <a:pt x="476897" y="96780"/>
                              </a:cubicBezTo>
                              <a:cubicBezTo>
                                <a:pt x="451300" y="97572"/>
                                <a:pt x="425726" y="99005"/>
                                <a:pt x="400141" y="100117"/>
                              </a:cubicBezTo>
                              <a:cubicBezTo>
                                <a:pt x="387904" y="95667"/>
                                <a:pt x="375977" y="90253"/>
                                <a:pt x="363431" y="86768"/>
                              </a:cubicBezTo>
                              <a:cubicBezTo>
                                <a:pt x="355852" y="84663"/>
                                <a:pt x="347660" y="85501"/>
                                <a:pt x="340071" y="83431"/>
                              </a:cubicBezTo>
                              <a:cubicBezTo>
                                <a:pt x="326169" y="79639"/>
                                <a:pt x="329608" y="75178"/>
                                <a:pt x="316710" y="73419"/>
                              </a:cubicBezTo>
                              <a:cubicBezTo>
                                <a:pt x="295652" y="70548"/>
                                <a:pt x="274439" y="68970"/>
                                <a:pt x="253303" y="66745"/>
                              </a:cubicBezTo>
                              <a:cubicBezTo>
                                <a:pt x="242385" y="63105"/>
                                <a:pt x="236633" y="61991"/>
                                <a:pt x="226605" y="53396"/>
                              </a:cubicBezTo>
                              <a:cubicBezTo>
                                <a:pt x="207393" y="36928"/>
                                <a:pt x="233022" y="47747"/>
                                <a:pt x="209919" y="40047"/>
                              </a:cubicBezTo>
                              <a:cubicBezTo>
                                <a:pt x="201485" y="31613"/>
                                <a:pt x="210475" y="3337"/>
                                <a:pt x="209919" y="3337"/>
                              </a:cubicBezTo>
                              <a:close/>
                            </a:path>
                          </a:pathLst>
                        </a:custGeom>
                        <a:solidFill>
                          <a:schemeClr val="bg1">
                            <a:alpha val="66000"/>
                          </a:schemeClr>
                        </a:solidFill>
                        <a:ln w="3810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cx="http://schemas.microsoft.com/office/drawing/2014/chartex">
            <w:pict>
              <v:shape w14:anchorId="3CF3E917" id="Freeform 17" o:spid="_x0000_s1026" style="position:absolute;margin-left:300.6pt;margin-top:21.65pt;width:150.75pt;height:360.75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2966468,464208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" path="m209919,3337v-556,,-762,24696,-3337,36710c205742,43969,201487,46372,199907,50058v-1807,4216,-1727,9054,-3337,13349c194823,68065,191855,72183,189895,76756v-1386,3233,-2371,6630,-3337,10012c185298,91178,185028,95901,183221,100117v-1580,3687,-4880,6425,-6674,10012c174974,113275,175019,117124,173209,120140v-1619,2698,-4929,4057,-6674,6675c157659,140130,160097,144391,153186,160187v-4985,11394,-16686,33372,-16686,33372c135388,198009,134613,202557,133163,206908v-1894,5683,-5222,10874,-6675,16686c124580,231225,124518,239209,123151,246955v-1971,11172,-4449,22248,-6674,33372c120926,327048,122451,374141,129825,420491v630,3961,7506,3542,10012,6674c142035,429912,140976,434430,143174,437177v4705,5881,13429,7813,20024,10011c165423,449413,167058,452456,169872,453863v6293,3146,20023,6674,20023,6674c200165,470807,198372,471684,219931,470549v10337,-544,41574,-6980,56732,-10012c298911,462762,322514,459252,343408,467212v6323,2409,3397,13257,3337,20023c345692,606279,344829,725365,340071,844318v-811,20283,-7992,39871,-10012,60070c326158,943405,328914,926798,323385,954447v-2225,308137,-1133,616316,-6675,924411c316647,1882375,309992,1880961,306698,1882196v-5609,2103,-10707,6300,-16686,6674c242259,1891854,194345,1891095,146512,1892207v-4450,1113,-9133,1531,-13349,3338c117874,1902098,127576,1902606,113139,1912231v-2927,1951,-6674,2225,-10011,3337l89779,1928917v-2225,2225,-5007,4006,-6675,6674c77542,1944490,71563,1953142,66418,1962289v-4878,8672,-13349,26698,-13349,26698c43915,2025607,58215,1967502,43058,2035708v-1990,8955,-4876,17703,-6675,26698c34840,2070119,34815,2078102,33046,2085767v-12309,53339,-1995,-23243,-13349,53395c7021,2224722,20014,2167924,6348,2222593v-9219,239723,-7675,165741,,600701c7280,2876120,14025,2866580,19697,2910061v5212,39955,9339,80048,13349,120141c43971,3139446,34924,3097781,49732,3157016v6410,83333,-2288,1920,16686,96780c68643,3264920,70076,3276232,73093,3287168v5894,21366,14647,41904,20023,63407c116172,3442799,96957,3376156,113139,3420657v2404,6612,3529,13730,6675,20023c123402,3447855,129183,3453739,133163,3460704v4936,8639,8899,17799,13349,26698c149849,3504088,152396,3520952,156523,3537460v1453,5812,4628,11056,6675,16686c168600,3569001,173607,3585430,176547,3600867v9713,50992,-2107,30211,13348,53396c191008,3664275,190790,3674525,193233,3684298v973,3891,5045,6347,6674,10012c215793,3730053,198152,3701687,213256,3724345v1112,7787,1077,15826,3337,23360c217746,3751547,221639,3754052,223268,3757717v2857,6429,3763,13618,6674,20023c232626,3783645,237053,3788624,239954,3794426v1573,3146,1951,6779,3337,10012c245251,3809011,247945,3813241,249966,3817787v2433,5474,3805,11427,6674,16686c260481,3841515,265539,3847822,269989,3854496v14024,56102,-4311,-5285,30035,63408c303646,3925147,303231,3933945,306698,3941264v17153,36212,16925,29082,30035,50059c340171,3996823,343844,4002207,346745,4008009v13814,27628,-9114,-8662,10012,20023c357869,4031369,359128,4034662,360094,4038044v1260,4410,1286,9247,3337,13349c376045,4076620,377467,4053454,390129,4091440v1112,3337,2074,6728,3337,10011c397767,4112633,403207,4123398,406815,4134823v3088,9780,3689,20223,6675,30035c418305,4180679,422781,4196788,430176,4211580v2225,4450,3782,9301,6674,13349c439593,4228769,443525,4231603,446862,4234940v1112,7787,1429,15730,3337,23361c460700,4300305,453796,4253051,460211,4288336v1407,7739,1429,15729,3337,23360c477430,4367222,466718,4324708,480234,4351743v13812,27626,-9112,-8660,10012,20024c491358,4375104,491632,4378851,493583,4381778v14762,22142,5768,-1813,16686,20024c511842,4404948,511409,4409066,513606,4411813v2506,3132,6993,4034,10012,6675c529538,4423668,535475,4428965,540304,4435174v3054,3927,3490,9527,6675,13349c549547,4451604,553726,4452866,556990,4455197v4526,3233,9416,6079,13349,10012c588775,4483645,570278,4476040,593700,4481895v1112,3337,1139,7265,3337,10012c601741,4497787,610466,4499720,617060,4501918v3337,2225,6967,4065,10012,6675c631850,4512688,634451,4519952,640421,4521942r10012,3337c686867,4549568,630699,4513744,673793,4535291v4975,2487,8657,7025,13349,10011c709891,4559778,704152,4557063,723852,4561988v2225,2225,3976,5056,6674,6675c733542,4570473,737244,4570765,740538,4572000v31924,11972,3973,2438,26698,10012c782566,4592232,778060,4591384,803945,4592023r513933,10012c1326777,4603147,1335986,4602795,1344576,4605372v3014,904,3660,5771,6674,6675c1359840,4614624,1369133,4613731,1377948,4615384v9016,1690,17650,5166,26698,6674c1533697,4643567,1377289,4610788,1518112,4642082v105371,-2450,141394,703,236943,-13349c1762016,4627709,1768230,4623669,1775078,4622058v18732,-4408,40662,-7239,60070,-10011c1995091,4618711,2017380,4622803,2185557,4615384v12425,-548,24539,-4112,36709,-6674c2375103,4576533,2165375,4618752,2265650,4598698v28315,-16990,41201,-25462,80094,-40047c2363542,4551977,2381540,4545811,2399139,4538628v36920,-15069,110129,-46721,110129,-46721c2517055,4485232,2524095,4477572,2532628,4471883v8279,-5519,18738,-7379,26698,-13349c2569394,4450983,2577125,4440736,2586024,4431837r50058,-50059l2662780,4355080v3337,-3337,7394,-6084,10012,-10011c2675017,4341732,2676630,4337893,2679466,4335057v28904,-28904,19135,-10930,46721,-43384c2738003,4277771,2748055,4262449,2759560,4248289v2976,-3663,7063,-6327,10011,-10012c2775549,4230805,2780383,4222471,2786258,4214917v1932,-2484,4682,-4240,6674,-6675c2800964,4198425,2808792,4188435,2816293,4178207v4744,-6469,8535,-13606,13348,-20023c2834854,4151233,2841031,4145047,2846328,4138161v5835,-7585,10944,-15705,16686,-23361c2867288,4109102,2872930,4104355,2876363,4098114v30706,-55830,16576,-33042,30035,-73419c2925058,3968713,2907013,4028613,2929758,3967962v8427,-22472,10402,-46502,13349,-70082c2940882,3851159,2941416,3804225,2936433,3757717v-1725,-16105,-9014,-31115,-13349,-46721c2908489,3658452,2935850,3751652,2913072,3677623v-2382,-7740,-3950,-15734,-6674,-23360c2903549,3646285,2899065,3638939,2896386,3630902v-7345,-22036,-13984,-44315,-20023,-66744c2874604,3557624,2875301,3550507,2873025,3544134v-3346,-9370,-9710,-17437,-13348,-26697c2838131,3462593,2836880,3452807,2822967,3400634v-15891,-254276,-4278,-49045,,-660771c2823776,2624170,2823675,2508457,2826304,2392791v710,-31219,4598,-62284,6675,-93442c2838408,2217911,2831747,2269204,2842990,2209244v4692,-25020,-826,-13776,10012,-30035c2856339,2166972,2859195,2154594,2863014,2142499v2862,-9063,7216,-17613,10011,-26697c2874693,2110380,2874256,2104382,2876363,2099115v2409,-6022,6861,-11016,10011,-16686c2888790,2078080,2890824,2073530,2893049,2069080v6571,-32858,3931,-22215,20023,-73419c2919400,1975526,2927541,1955954,2933095,1935591r10012,-36709c2945332,1879971,2946473,1860901,2949782,1842149v20455,-115911,8876,-7523,16686,-93442c2965356,1676400,2966835,1604007,2963131,1531787v-760,-14822,-7721,-28721,-10012,-43384c2937554,1388792,2955347,1456158,2939770,1401635v-1112,-13349,-1135,-26834,-3337,-40047c2935276,1354648,2931691,1348330,2929758,1341565v-2520,-8820,-4449,-17799,-6674,-26698c2921972,1302631,2921271,1290350,2919747,1278158v-1815,-14519,-5309,-28816,-6675,-43384c2896569,1058743,2927782,1309940,2903060,1081261v-1219,-11279,-4449,-22248,-6674,-33372c2894161,1023416,2893594,998735,2889712,974470v-634,-3961,-4829,-6451,-6675,-10012c2837924,877456,2867349,902635,2829641,874353v-17668,-53006,-21910,-72768,-86767,-126814c2736199,741977,2728446,737499,2722850,730853v-93802,-111390,32187,21011,-73419,-96780c2634729,617674,2621035,599569,2602710,587352v-28686,-19125,7603,3800,-20023,-10012c2579100,575546,2576196,572587,2572675,570666v-8735,-4764,-17799,-8899,-26698,-13349c2539303,553980,2532353,551144,2525954,547305v-16686,-10012,-33999,-19047,-50059,-30035c2447236,497661,2477448,507646,2449198,500584v-13133,-13131,1064,-1225,-20024,-10012c2406654,481188,2384608,470702,2362430,460537v-4522,-2073,-8523,-5467,-13349,-6674c2340182,451638,2330972,450409,2322383,447188v-5365,-2012,-112459,-49454,-113466,-50058c2169995,373776,2175986,377880,2115475,333723v-15999,-11675,-32379,-23051,-46721,-36710c2059569,288266,2054362,275947,2045393,266978v-13395,-13395,-28229,-25343,-43384,-36709c1999195,228158,1995144,228504,1991998,226931v-3587,-1794,-6530,-4684,-10012,-6674c1977667,217789,1972956,216051,1968637,213583v-3483,-1990,-6424,-4881,-10012,-6675c1951048,203119,1942702,200953,1935265,196896v-4883,-2663,-8721,-6926,-13349,-10011c1906152,176376,1909248,178212,1895218,173536v-3337,-4450,-4962,-11018,-10012,-13349c1874906,155433,1862870,156140,1851834,153512v-12338,-2938,-24749,-5790,-36709,-10011c1808088,141017,1801895,136577,1795101,133489v-7127,-3239,-18534,-7563,-26697,-10012c1760647,121150,1753074,117850,1745043,116803v-17684,-2306,-35597,-2225,-53396,-3337c1677186,107904,1663294,100539,1648263,96780v-67306,-16830,69670,17715,-150175,-46722c1479445,44594,1460266,41159,1441355,36710v-19308,-12874,133,-1890,-30035,-10012c1309083,-827,1381789,11053,1287843,l1184389,3337v-17180,859,-59873,7754,-73419,10012c1098702,15394,1086638,18815,1074260,20023v-37894,3697,-119455,7693,-163524,10012c906286,31147,901712,31845,897387,33372v-14610,5157,-28352,12927,-43383,16686c826149,57023,852443,49810,807282,66745v-26306,9865,-54613,22004,-83430,23360c641595,93976,559206,94234,476897,96780v-25597,792,-51171,2225,-76756,3337c387904,95667,375977,90253,363431,86768v-7579,-2105,-15771,-1267,-23360,-3337c326169,79639,329608,75178,316710,73419,295652,70548,274439,68970,253303,66745,242385,63105,236633,61991,226605,53396,207393,36928,233022,47747,209919,40047v-8434,-8434,556,-36710,,-36710xe" fillcolor="white [3212]" stroked="f" strokeweight="3pt">
                <v:fill opacity="43176f"/>
                <v:stroke joinstyle="miter"/>
                <v:path arrowok="t" o:connecttype="custom" o:connectlocs="135460,3294;133307,39526;129000,49407;126846,62583;122539,75758;120386,85640;118232,98815;113925,108697;111771,118578;107465,125166;98851,158104;88083,191042;85930,204218;81622,220687;79469,243744;75162,276682;83776,415024;90237,421611;92390,431493;105311,441374;109618,447962;122539,454549;141921,464431;178530,454549;221601,461138;223754,480900;219447,833341;212986,892630;208680,942038;204372,1854430;197912,1857725;187144,1864312;94544,1867606;85930,1870900;73008,1887370;66548,1890663;57934,1903839;53627,1910426;42859,1936777;34245,1963128;27785,2009241;23478,2035592;21325,2058649;12710,2111350;4096,2193696;4096,2786588;12710,2872226;21325,2990806;32092,3115971;42859,3211492;47167,3244431;60088,3307013;73008,3376184;77316,3395947;85930,3415710;94544,3442061;101004,3491468;105311,3507938;113925,3554051;122539,3606753;124693,3636397;129000,3646279;137614,3675924;139767,3698980;144074,3708862;148381,3728625;154842,3745094;156995,3754975;161303,3768151;165609,3784620;174223,3804383;193605,3866966;197912,3890023;217293,3939431;223754,3955900;230215,3975662;232368,3985544;234521,3998720;251749,4038246;253903,4048127;262517,4081065;266824,4110710;277592,4156824;281898,4170000;288359,4179880;290513,4202938;296973,4232582;299127,4255638;309894,4295165;316355,4314928;318508,4324809;329276,4344573;331429,4354454;337890,4361042;348657,4377511;352964,4390687;359425,4397274;368039,4407156;383113,4423625;385267,4433506;398188,4443387;404648,4449976;413262,4463151;419723,4466445;434797,4476326;443411,4486207;467100,4502676;471407,4509265;477868,4512558;495096,4522440;518784,4532321;850424,4542203;867652,4545496;871959,4552084;889187,4555378;906415,4561965;979635,4581729;1132534,4568554;1145454,4561965;1184217,4552084;1410336,4555378;1434024,4548791;1462020,4538909;1513704,4499383;1548160,4479620;1619226,4433506;1634300,4413743;1651528,4400567;1668756,4374217;1701059,4324809;1718287,4298458;1724747,4288578;1729054,4278696;1759203,4235876;1780739,4193056;1787199,4183174;1797967,4160118;1802274,4153529;1817348,4123885;1825962,4104122;1836730,4084360;1847497,4061302;1856111,4044833;1875493,3972369;1890567,3916373;1899181,3847203;1894874,3708862;1886260,3662748;1879800,3629809;1875493,3606753;1869032,3583696;1856111,3517819;1853957,3498056;1845344,3471706;1821655,3356421;1821655,2704241;1823808,2361682;1828116,2269455;1834576,2180521;1841037,2150876;1847497,2114644;1853957,2088294;1856111,2071824;1862571,2055355;1866879,2042179;1879800,1969715;1892720,1910426;1899181,1874194;1903489,1818199;1914256,1725972;1912103,1511872;1905642,1469052;1897028,1383412;1894874,1343886;1890567,1324123;1886260,1297772;1884107,1261540;1879800,1218720;1873339,1067203;1869032,1034265;1864726,961801;1860418,951919;1825962,862985;1769971,737820;1757050,721351;1709673,625829;1679524,579716;1666603,569834;1660142,563247;1642914,550071;1629993,540189;1597690,510545;1580463,494076;1567541,484194;1524471,454549;1515857,447962;1498629,441374;1425410,391967;1365112,329384;1334963,293151;1319888,263507;1291892,227275;1285432,223981;1278972,217393;1270358,210806;1263897,204218;1248823,194336;1240209,184455;1222980,171280;1216520,158104;1194985,151516;1171297,141635;1158375,131753;1141148,121872;1126073,115284;1091617,111991;1063621,95522;966713,49407;930104,36233;910722,26351;831043,0;764284,3294;716907,13175;693218,19763;587696,29645;579082,32938;551087,49407;520937,65877;467100,88934;307741,95522;258210,98815;234521,85640;219447,82346;204372,72464;163456,65877;146228,52702;135460,39526;135460,3294" o:connectangles="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"/>
              </v:shape>
            </w:pict>
          </mc:Fallback>
        </mc:AlternateContent>
      </w:r>
      <w:r w:rsidRPr="00761551">
        <w:rPr>
          <w:rFonts w:cs="B Nazanin"/>
          <w:noProof/>
          <w:sz w:val="22"/>
          <w:szCs w:val="22"/>
          <w:lang w:bidi="fa-IR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7B00ABD1" wp14:editId="63CC7386">
                <wp:simplePos x="0" y="0"/>
                <wp:positionH relativeFrom="column">
                  <wp:posOffset>2586350</wp:posOffset>
                </wp:positionH>
                <wp:positionV relativeFrom="paragraph">
                  <wp:posOffset>217972</wp:posOffset>
                </wp:positionV>
                <wp:extent cx="1725943" cy="4705489"/>
                <wp:effectExtent l="0" t="0" r="7620" b="0"/>
                <wp:wrapNone/>
                <wp:docPr id="18" name="Freeform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25943" cy="4705489"/>
                        </a:xfrm>
                        <a:custGeom>
                          <a:avLst/>
                          <a:gdLst>
                            <a:gd name="connsiteX0" fmla="*/ 1378275 w 1725943"/>
                            <a:gd name="connsiteY0" fmla="*/ 53395 h 4705489"/>
                            <a:gd name="connsiteX1" fmla="*/ 1344903 w 1725943"/>
                            <a:gd name="connsiteY1" fmla="*/ 50058 h 4705489"/>
                            <a:gd name="connsiteX2" fmla="*/ 1321542 w 1725943"/>
                            <a:gd name="connsiteY2" fmla="*/ 46721 h 4705489"/>
                            <a:gd name="connsiteX3" fmla="*/ 1241449 w 1725943"/>
                            <a:gd name="connsiteY3" fmla="*/ 40047 h 4705489"/>
                            <a:gd name="connsiteX4" fmla="*/ 1178041 w 1725943"/>
                            <a:gd name="connsiteY4" fmla="*/ 30035 h 4705489"/>
                            <a:gd name="connsiteX5" fmla="*/ 1137995 w 1725943"/>
                            <a:gd name="connsiteY5" fmla="*/ 20023 h 4705489"/>
                            <a:gd name="connsiteX6" fmla="*/ 1111297 w 1725943"/>
                            <a:gd name="connsiteY6" fmla="*/ 16686 h 4705489"/>
                            <a:gd name="connsiteX7" fmla="*/ 1084599 w 1725943"/>
                            <a:gd name="connsiteY7" fmla="*/ 10012 h 4705489"/>
                            <a:gd name="connsiteX8" fmla="*/ 904389 w 1725943"/>
                            <a:gd name="connsiteY8" fmla="*/ 6674 h 4705489"/>
                            <a:gd name="connsiteX9" fmla="*/ 871016 w 1725943"/>
                            <a:gd name="connsiteY9" fmla="*/ 0 h 4705489"/>
                            <a:gd name="connsiteX10" fmla="*/ 797597 w 1725943"/>
                            <a:gd name="connsiteY10" fmla="*/ 10012 h 4705489"/>
                            <a:gd name="connsiteX11" fmla="*/ 770900 w 1725943"/>
                            <a:gd name="connsiteY11" fmla="*/ 20023 h 4705489"/>
                            <a:gd name="connsiteX12" fmla="*/ 730853 w 1725943"/>
                            <a:gd name="connsiteY12" fmla="*/ 36709 h 4705489"/>
                            <a:gd name="connsiteX13" fmla="*/ 684132 w 1725943"/>
                            <a:gd name="connsiteY13" fmla="*/ 43384 h 4705489"/>
                            <a:gd name="connsiteX14" fmla="*/ 627399 w 1725943"/>
                            <a:gd name="connsiteY14" fmla="*/ 53395 h 4705489"/>
                            <a:gd name="connsiteX15" fmla="*/ 600701 w 1725943"/>
                            <a:gd name="connsiteY15" fmla="*/ 60070 h 4705489"/>
                            <a:gd name="connsiteX16" fmla="*/ 560654 w 1725943"/>
                            <a:gd name="connsiteY16" fmla="*/ 63407 h 4705489"/>
                            <a:gd name="connsiteX17" fmla="*/ 543968 w 1725943"/>
                            <a:gd name="connsiteY17" fmla="*/ 80093 h 4705489"/>
                            <a:gd name="connsiteX18" fmla="*/ 540631 w 1725943"/>
                            <a:gd name="connsiteY18" fmla="*/ 196896 h 4705489"/>
                            <a:gd name="connsiteX19" fmla="*/ 533957 w 1725943"/>
                            <a:gd name="connsiteY19" fmla="*/ 210245 h 4705489"/>
                            <a:gd name="connsiteX20" fmla="*/ 527282 w 1725943"/>
                            <a:gd name="connsiteY20" fmla="*/ 233606 h 4705489"/>
                            <a:gd name="connsiteX21" fmla="*/ 520608 w 1725943"/>
                            <a:gd name="connsiteY21" fmla="*/ 350409 h 4705489"/>
                            <a:gd name="connsiteX22" fmla="*/ 517270 w 1725943"/>
                            <a:gd name="connsiteY22" fmla="*/ 377106 h 4705489"/>
                            <a:gd name="connsiteX23" fmla="*/ 510596 w 1725943"/>
                            <a:gd name="connsiteY23" fmla="*/ 774236 h 4705489"/>
                            <a:gd name="connsiteX24" fmla="*/ 507259 w 1725943"/>
                            <a:gd name="connsiteY24" fmla="*/ 1421658 h 4705489"/>
                            <a:gd name="connsiteX25" fmla="*/ 500584 w 1725943"/>
                            <a:gd name="connsiteY25" fmla="*/ 1461705 h 4705489"/>
                            <a:gd name="connsiteX26" fmla="*/ 493910 w 1725943"/>
                            <a:gd name="connsiteY26" fmla="*/ 1655264 h 4705489"/>
                            <a:gd name="connsiteX27" fmla="*/ 483898 w 1725943"/>
                            <a:gd name="connsiteY27" fmla="*/ 1818788 h 4705489"/>
                            <a:gd name="connsiteX28" fmla="*/ 477224 w 1725943"/>
                            <a:gd name="connsiteY28" fmla="*/ 1878858 h 4705489"/>
                            <a:gd name="connsiteX29" fmla="*/ 467212 w 1725943"/>
                            <a:gd name="connsiteY29" fmla="*/ 1882195 h 4705489"/>
                            <a:gd name="connsiteX30" fmla="*/ 460538 w 1725943"/>
                            <a:gd name="connsiteY30" fmla="*/ 1888870 h 4705489"/>
                            <a:gd name="connsiteX31" fmla="*/ 437177 w 1725943"/>
                            <a:gd name="connsiteY31" fmla="*/ 1895544 h 4705489"/>
                            <a:gd name="connsiteX32" fmla="*/ 53396 w 1725943"/>
                            <a:gd name="connsiteY32" fmla="*/ 1902219 h 4705489"/>
                            <a:gd name="connsiteX33" fmla="*/ 23361 w 1725943"/>
                            <a:gd name="connsiteY33" fmla="*/ 1905556 h 4705489"/>
                            <a:gd name="connsiteX34" fmla="*/ 20024 w 1725943"/>
                            <a:gd name="connsiteY34" fmla="*/ 1915568 h 4705489"/>
                            <a:gd name="connsiteX35" fmla="*/ 13349 w 1725943"/>
                            <a:gd name="connsiteY35" fmla="*/ 1922242 h 4705489"/>
                            <a:gd name="connsiteX36" fmla="*/ 0 w 1725943"/>
                            <a:gd name="connsiteY36" fmla="*/ 1962289 h 4705489"/>
                            <a:gd name="connsiteX37" fmla="*/ 3338 w 1725943"/>
                            <a:gd name="connsiteY37" fmla="*/ 1998998 h 4705489"/>
                            <a:gd name="connsiteX38" fmla="*/ 6675 w 1725943"/>
                            <a:gd name="connsiteY38" fmla="*/ 2012347 h 4705489"/>
                            <a:gd name="connsiteX39" fmla="*/ 16686 w 1725943"/>
                            <a:gd name="connsiteY39" fmla="*/ 2022359 h 4705489"/>
                            <a:gd name="connsiteX40" fmla="*/ 26698 w 1725943"/>
                            <a:gd name="connsiteY40" fmla="*/ 2069080 h 4705489"/>
                            <a:gd name="connsiteX41" fmla="*/ 36710 w 1725943"/>
                            <a:gd name="connsiteY41" fmla="*/ 2092441 h 4705489"/>
                            <a:gd name="connsiteX42" fmla="*/ 50059 w 1725943"/>
                            <a:gd name="connsiteY42" fmla="*/ 2095778 h 4705489"/>
                            <a:gd name="connsiteX43" fmla="*/ 60070 w 1725943"/>
                            <a:gd name="connsiteY43" fmla="*/ 2105790 h 4705489"/>
                            <a:gd name="connsiteX44" fmla="*/ 153513 w 1725943"/>
                            <a:gd name="connsiteY44" fmla="*/ 2095778 h 4705489"/>
                            <a:gd name="connsiteX45" fmla="*/ 250292 w 1725943"/>
                            <a:gd name="connsiteY45" fmla="*/ 2099115 h 4705489"/>
                            <a:gd name="connsiteX46" fmla="*/ 276990 w 1725943"/>
                            <a:gd name="connsiteY46" fmla="*/ 2102452 h 4705489"/>
                            <a:gd name="connsiteX47" fmla="*/ 370432 w 1725943"/>
                            <a:gd name="connsiteY47" fmla="*/ 2109127 h 4705489"/>
                            <a:gd name="connsiteX48" fmla="*/ 423828 w 1725943"/>
                            <a:gd name="connsiteY48" fmla="*/ 2119139 h 4705489"/>
                            <a:gd name="connsiteX49" fmla="*/ 437177 w 1725943"/>
                            <a:gd name="connsiteY49" fmla="*/ 2122476 h 4705489"/>
                            <a:gd name="connsiteX50" fmla="*/ 450526 w 1725943"/>
                            <a:gd name="connsiteY50" fmla="*/ 2129150 h 4705489"/>
                            <a:gd name="connsiteX51" fmla="*/ 463875 w 1725943"/>
                            <a:gd name="connsiteY51" fmla="*/ 2132487 h 4705489"/>
                            <a:gd name="connsiteX52" fmla="*/ 480561 w 1725943"/>
                            <a:gd name="connsiteY52" fmla="*/ 2139162 h 4705489"/>
                            <a:gd name="connsiteX53" fmla="*/ 493910 w 1725943"/>
                            <a:gd name="connsiteY53" fmla="*/ 2142499 h 4705489"/>
                            <a:gd name="connsiteX54" fmla="*/ 537294 w 1725943"/>
                            <a:gd name="connsiteY54" fmla="*/ 2152511 h 4705489"/>
                            <a:gd name="connsiteX55" fmla="*/ 553980 w 1725943"/>
                            <a:gd name="connsiteY55" fmla="*/ 2169197 h 4705489"/>
                            <a:gd name="connsiteX56" fmla="*/ 563992 w 1725943"/>
                            <a:gd name="connsiteY56" fmla="*/ 2179209 h 4705489"/>
                            <a:gd name="connsiteX57" fmla="*/ 570666 w 1725943"/>
                            <a:gd name="connsiteY57" fmla="*/ 2195895 h 4705489"/>
                            <a:gd name="connsiteX58" fmla="*/ 580678 w 1725943"/>
                            <a:gd name="connsiteY58" fmla="*/ 2209244 h 4705489"/>
                            <a:gd name="connsiteX59" fmla="*/ 584015 w 1725943"/>
                            <a:gd name="connsiteY59" fmla="*/ 2222593 h 4705489"/>
                            <a:gd name="connsiteX60" fmla="*/ 587352 w 1725943"/>
                            <a:gd name="connsiteY60" fmla="*/ 2232604 h 4705489"/>
                            <a:gd name="connsiteX61" fmla="*/ 604038 w 1725943"/>
                            <a:gd name="connsiteY61" fmla="*/ 2252628 h 4705489"/>
                            <a:gd name="connsiteX62" fmla="*/ 610713 w 1725943"/>
                            <a:gd name="connsiteY62" fmla="*/ 2275988 h 4705489"/>
                            <a:gd name="connsiteX63" fmla="*/ 620724 w 1725943"/>
                            <a:gd name="connsiteY63" fmla="*/ 2286000 h 4705489"/>
                            <a:gd name="connsiteX64" fmla="*/ 627399 w 1725943"/>
                            <a:gd name="connsiteY64" fmla="*/ 2296012 h 4705489"/>
                            <a:gd name="connsiteX65" fmla="*/ 637411 w 1725943"/>
                            <a:gd name="connsiteY65" fmla="*/ 2352744 h 4705489"/>
                            <a:gd name="connsiteX66" fmla="*/ 647422 w 1725943"/>
                            <a:gd name="connsiteY66" fmla="*/ 2376105 h 4705489"/>
                            <a:gd name="connsiteX67" fmla="*/ 650759 w 1725943"/>
                            <a:gd name="connsiteY67" fmla="*/ 2389454 h 4705489"/>
                            <a:gd name="connsiteX68" fmla="*/ 660771 w 1725943"/>
                            <a:gd name="connsiteY68" fmla="*/ 2412814 h 4705489"/>
                            <a:gd name="connsiteX69" fmla="*/ 670783 w 1725943"/>
                            <a:gd name="connsiteY69" fmla="*/ 2452861 h 4705489"/>
                            <a:gd name="connsiteX70" fmla="*/ 674120 w 1725943"/>
                            <a:gd name="connsiteY70" fmla="*/ 2462873 h 4705489"/>
                            <a:gd name="connsiteX71" fmla="*/ 680795 w 1725943"/>
                            <a:gd name="connsiteY71" fmla="*/ 2472885 h 4705489"/>
                            <a:gd name="connsiteX72" fmla="*/ 687469 w 1725943"/>
                            <a:gd name="connsiteY72" fmla="*/ 2496245 h 4705489"/>
                            <a:gd name="connsiteX73" fmla="*/ 694143 w 1725943"/>
                            <a:gd name="connsiteY73" fmla="*/ 2506257 h 4705489"/>
                            <a:gd name="connsiteX74" fmla="*/ 704155 w 1725943"/>
                            <a:gd name="connsiteY74" fmla="*/ 2529617 h 4705489"/>
                            <a:gd name="connsiteX75" fmla="*/ 710830 w 1725943"/>
                            <a:gd name="connsiteY75" fmla="*/ 2552978 h 4705489"/>
                            <a:gd name="connsiteX76" fmla="*/ 717504 w 1725943"/>
                            <a:gd name="connsiteY76" fmla="*/ 2562990 h 4705489"/>
                            <a:gd name="connsiteX77" fmla="*/ 727516 w 1725943"/>
                            <a:gd name="connsiteY77" fmla="*/ 2586350 h 4705489"/>
                            <a:gd name="connsiteX78" fmla="*/ 730853 w 1725943"/>
                            <a:gd name="connsiteY78" fmla="*/ 2596362 h 4705489"/>
                            <a:gd name="connsiteX79" fmla="*/ 737527 w 1725943"/>
                            <a:gd name="connsiteY79" fmla="*/ 2606374 h 4705489"/>
                            <a:gd name="connsiteX80" fmla="*/ 747539 w 1725943"/>
                            <a:gd name="connsiteY80" fmla="*/ 2629734 h 4705489"/>
                            <a:gd name="connsiteX81" fmla="*/ 760888 w 1725943"/>
                            <a:gd name="connsiteY81" fmla="*/ 2659769 h 4705489"/>
                            <a:gd name="connsiteX82" fmla="*/ 770900 w 1725943"/>
                            <a:gd name="connsiteY82" fmla="*/ 2689804 h 4705489"/>
                            <a:gd name="connsiteX83" fmla="*/ 777574 w 1725943"/>
                            <a:gd name="connsiteY83" fmla="*/ 2713165 h 4705489"/>
                            <a:gd name="connsiteX84" fmla="*/ 784249 w 1725943"/>
                            <a:gd name="connsiteY84" fmla="*/ 2723177 h 4705489"/>
                            <a:gd name="connsiteX85" fmla="*/ 794260 w 1725943"/>
                            <a:gd name="connsiteY85" fmla="*/ 2739863 h 4705489"/>
                            <a:gd name="connsiteX86" fmla="*/ 797597 w 1725943"/>
                            <a:gd name="connsiteY86" fmla="*/ 2749874 h 4705489"/>
                            <a:gd name="connsiteX87" fmla="*/ 804272 w 1725943"/>
                            <a:gd name="connsiteY87" fmla="*/ 2763223 h 4705489"/>
                            <a:gd name="connsiteX88" fmla="*/ 817621 w 1725943"/>
                            <a:gd name="connsiteY88" fmla="*/ 2793258 h 4705489"/>
                            <a:gd name="connsiteX89" fmla="*/ 827632 w 1725943"/>
                            <a:gd name="connsiteY89" fmla="*/ 2813282 h 4705489"/>
                            <a:gd name="connsiteX90" fmla="*/ 837644 w 1725943"/>
                            <a:gd name="connsiteY90" fmla="*/ 2829968 h 4705489"/>
                            <a:gd name="connsiteX91" fmla="*/ 847656 w 1725943"/>
                            <a:gd name="connsiteY91" fmla="*/ 2849991 h 4705489"/>
                            <a:gd name="connsiteX92" fmla="*/ 867679 w 1725943"/>
                            <a:gd name="connsiteY92" fmla="*/ 2883363 h 4705489"/>
                            <a:gd name="connsiteX93" fmla="*/ 877691 w 1725943"/>
                            <a:gd name="connsiteY93" fmla="*/ 2906724 h 4705489"/>
                            <a:gd name="connsiteX94" fmla="*/ 897714 w 1725943"/>
                            <a:gd name="connsiteY94" fmla="*/ 2946771 h 4705489"/>
                            <a:gd name="connsiteX95" fmla="*/ 911063 w 1725943"/>
                            <a:gd name="connsiteY95" fmla="*/ 2980143 h 4705489"/>
                            <a:gd name="connsiteX96" fmla="*/ 921075 w 1725943"/>
                            <a:gd name="connsiteY96" fmla="*/ 3010178 h 4705489"/>
                            <a:gd name="connsiteX97" fmla="*/ 924412 w 1725943"/>
                            <a:gd name="connsiteY97" fmla="*/ 3020190 h 4705489"/>
                            <a:gd name="connsiteX98" fmla="*/ 931086 w 1725943"/>
                            <a:gd name="connsiteY98" fmla="*/ 3030201 h 4705489"/>
                            <a:gd name="connsiteX99" fmla="*/ 944435 w 1725943"/>
                            <a:gd name="connsiteY99" fmla="*/ 3063574 h 4705489"/>
                            <a:gd name="connsiteX100" fmla="*/ 954447 w 1725943"/>
                            <a:gd name="connsiteY100" fmla="*/ 3080260 h 4705489"/>
                            <a:gd name="connsiteX101" fmla="*/ 957784 w 1725943"/>
                            <a:gd name="connsiteY101" fmla="*/ 3090271 h 4705489"/>
                            <a:gd name="connsiteX102" fmla="*/ 974470 w 1725943"/>
                            <a:gd name="connsiteY102" fmla="*/ 3103620 h 4705489"/>
                            <a:gd name="connsiteX103" fmla="*/ 987819 w 1725943"/>
                            <a:gd name="connsiteY103" fmla="*/ 3130318 h 4705489"/>
                            <a:gd name="connsiteX104" fmla="*/ 1007843 w 1725943"/>
                            <a:gd name="connsiteY104" fmla="*/ 3150341 h 4705489"/>
                            <a:gd name="connsiteX105" fmla="*/ 1014517 w 1725943"/>
                            <a:gd name="connsiteY105" fmla="*/ 3167028 h 4705489"/>
                            <a:gd name="connsiteX106" fmla="*/ 1027866 w 1725943"/>
                            <a:gd name="connsiteY106" fmla="*/ 3180377 h 4705489"/>
                            <a:gd name="connsiteX107" fmla="*/ 1041215 w 1725943"/>
                            <a:gd name="connsiteY107" fmla="*/ 3193725 h 4705489"/>
                            <a:gd name="connsiteX108" fmla="*/ 1054564 w 1725943"/>
                            <a:gd name="connsiteY108" fmla="*/ 3213749 h 4705489"/>
                            <a:gd name="connsiteX109" fmla="*/ 1061238 w 1725943"/>
                            <a:gd name="connsiteY109" fmla="*/ 3223760 h 4705489"/>
                            <a:gd name="connsiteX110" fmla="*/ 1071250 w 1725943"/>
                            <a:gd name="connsiteY110" fmla="*/ 3240447 h 4705489"/>
                            <a:gd name="connsiteX111" fmla="*/ 1084599 w 1725943"/>
                            <a:gd name="connsiteY111" fmla="*/ 3260470 h 4705489"/>
                            <a:gd name="connsiteX112" fmla="*/ 1087936 w 1725943"/>
                            <a:gd name="connsiteY112" fmla="*/ 3270482 h 4705489"/>
                            <a:gd name="connsiteX113" fmla="*/ 1094611 w 1725943"/>
                            <a:gd name="connsiteY113" fmla="*/ 3280493 h 4705489"/>
                            <a:gd name="connsiteX114" fmla="*/ 1111297 w 1725943"/>
                            <a:gd name="connsiteY114" fmla="*/ 3323877 h 4705489"/>
                            <a:gd name="connsiteX115" fmla="*/ 1114634 w 1725943"/>
                            <a:gd name="connsiteY115" fmla="*/ 3337226 h 4705489"/>
                            <a:gd name="connsiteX116" fmla="*/ 1127983 w 1725943"/>
                            <a:gd name="connsiteY116" fmla="*/ 3360587 h 4705489"/>
                            <a:gd name="connsiteX117" fmla="*/ 1134657 w 1725943"/>
                            <a:gd name="connsiteY117" fmla="*/ 3383947 h 4705489"/>
                            <a:gd name="connsiteX118" fmla="*/ 1148006 w 1725943"/>
                            <a:gd name="connsiteY118" fmla="*/ 3427331 h 4705489"/>
                            <a:gd name="connsiteX119" fmla="*/ 1151343 w 1725943"/>
                            <a:gd name="connsiteY119" fmla="*/ 3454029 h 4705489"/>
                            <a:gd name="connsiteX120" fmla="*/ 1158018 w 1725943"/>
                            <a:gd name="connsiteY120" fmla="*/ 3484064 h 4705489"/>
                            <a:gd name="connsiteX121" fmla="*/ 1161355 w 1725943"/>
                            <a:gd name="connsiteY121" fmla="*/ 3500750 h 4705489"/>
                            <a:gd name="connsiteX122" fmla="*/ 1168030 w 1725943"/>
                            <a:gd name="connsiteY122" fmla="*/ 3557483 h 4705489"/>
                            <a:gd name="connsiteX123" fmla="*/ 1174704 w 1725943"/>
                            <a:gd name="connsiteY123" fmla="*/ 3577506 h 4705489"/>
                            <a:gd name="connsiteX124" fmla="*/ 1178041 w 1725943"/>
                            <a:gd name="connsiteY124" fmla="*/ 3590855 h 4705489"/>
                            <a:gd name="connsiteX125" fmla="*/ 1188053 w 1725943"/>
                            <a:gd name="connsiteY125" fmla="*/ 3627565 h 4705489"/>
                            <a:gd name="connsiteX126" fmla="*/ 1194727 w 1725943"/>
                            <a:gd name="connsiteY126" fmla="*/ 3684298 h 4705489"/>
                            <a:gd name="connsiteX127" fmla="*/ 1198065 w 1725943"/>
                            <a:gd name="connsiteY127" fmla="*/ 3697647 h 4705489"/>
                            <a:gd name="connsiteX128" fmla="*/ 1204739 w 1725943"/>
                            <a:gd name="connsiteY128" fmla="*/ 3721007 h 4705489"/>
                            <a:gd name="connsiteX129" fmla="*/ 1211414 w 1725943"/>
                            <a:gd name="connsiteY129" fmla="*/ 3734356 h 4705489"/>
                            <a:gd name="connsiteX130" fmla="*/ 1214751 w 1725943"/>
                            <a:gd name="connsiteY130" fmla="*/ 3751042 h 4705489"/>
                            <a:gd name="connsiteX131" fmla="*/ 1221425 w 1725943"/>
                            <a:gd name="connsiteY131" fmla="*/ 3761054 h 4705489"/>
                            <a:gd name="connsiteX132" fmla="*/ 1224762 w 1725943"/>
                            <a:gd name="connsiteY132" fmla="*/ 3781077 h 4705489"/>
                            <a:gd name="connsiteX133" fmla="*/ 1231437 w 1725943"/>
                            <a:gd name="connsiteY133" fmla="*/ 3794426 h 4705489"/>
                            <a:gd name="connsiteX134" fmla="*/ 1241449 w 1725943"/>
                            <a:gd name="connsiteY134" fmla="*/ 3824461 h 4705489"/>
                            <a:gd name="connsiteX135" fmla="*/ 1258135 w 1725943"/>
                            <a:gd name="connsiteY135" fmla="*/ 3877857 h 4705489"/>
                            <a:gd name="connsiteX136" fmla="*/ 1261472 w 1725943"/>
                            <a:gd name="connsiteY136" fmla="*/ 3894543 h 4705489"/>
                            <a:gd name="connsiteX137" fmla="*/ 1271484 w 1725943"/>
                            <a:gd name="connsiteY137" fmla="*/ 3917904 h 4705489"/>
                            <a:gd name="connsiteX138" fmla="*/ 1281495 w 1725943"/>
                            <a:gd name="connsiteY138" fmla="*/ 3957950 h 4705489"/>
                            <a:gd name="connsiteX139" fmla="*/ 1291507 w 1725943"/>
                            <a:gd name="connsiteY139" fmla="*/ 3984648 h 4705489"/>
                            <a:gd name="connsiteX140" fmla="*/ 1294844 w 1725943"/>
                            <a:gd name="connsiteY140" fmla="*/ 4014683 h 4705489"/>
                            <a:gd name="connsiteX141" fmla="*/ 1301519 w 1725943"/>
                            <a:gd name="connsiteY141" fmla="*/ 4048055 h 4705489"/>
                            <a:gd name="connsiteX142" fmla="*/ 1308193 w 1725943"/>
                            <a:gd name="connsiteY142" fmla="*/ 4088102 h 4705489"/>
                            <a:gd name="connsiteX143" fmla="*/ 1311530 w 1725943"/>
                            <a:gd name="connsiteY143" fmla="*/ 4338394 h 4705489"/>
                            <a:gd name="connsiteX144" fmla="*/ 1314868 w 1725943"/>
                            <a:gd name="connsiteY144" fmla="*/ 4378441 h 4705489"/>
                            <a:gd name="connsiteX145" fmla="*/ 1331554 w 1725943"/>
                            <a:gd name="connsiteY145" fmla="*/ 4421825 h 4705489"/>
                            <a:gd name="connsiteX146" fmla="*/ 1334891 w 1725943"/>
                            <a:gd name="connsiteY146" fmla="*/ 4438511 h 4705489"/>
                            <a:gd name="connsiteX147" fmla="*/ 1348240 w 1725943"/>
                            <a:gd name="connsiteY147" fmla="*/ 4465209 h 4705489"/>
                            <a:gd name="connsiteX148" fmla="*/ 1354914 w 1725943"/>
                            <a:gd name="connsiteY148" fmla="*/ 4488569 h 4705489"/>
                            <a:gd name="connsiteX149" fmla="*/ 1361589 w 1725943"/>
                            <a:gd name="connsiteY149" fmla="*/ 4498581 h 4705489"/>
                            <a:gd name="connsiteX150" fmla="*/ 1381612 w 1725943"/>
                            <a:gd name="connsiteY150" fmla="*/ 4505255 h 4705489"/>
                            <a:gd name="connsiteX151" fmla="*/ 1398298 w 1725943"/>
                            <a:gd name="connsiteY151" fmla="*/ 4521941 h 4705489"/>
                            <a:gd name="connsiteX152" fmla="*/ 1404973 w 1725943"/>
                            <a:gd name="connsiteY152" fmla="*/ 4531953 h 4705489"/>
                            <a:gd name="connsiteX153" fmla="*/ 1414984 w 1725943"/>
                            <a:gd name="connsiteY153" fmla="*/ 4538628 h 4705489"/>
                            <a:gd name="connsiteX154" fmla="*/ 1421659 w 1725943"/>
                            <a:gd name="connsiteY154" fmla="*/ 4545302 h 4705489"/>
                            <a:gd name="connsiteX155" fmla="*/ 1435008 w 1725943"/>
                            <a:gd name="connsiteY155" fmla="*/ 4555314 h 4705489"/>
                            <a:gd name="connsiteX156" fmla="*/ 1475054 w 1725943"/>
                            <a:gd name="connsiteY156" fmla="*/ 4598698 h 4705489"/>
                            <a:gd name="connsiteX157" fmla="*/ 1478392 w 1725943"/>
                            <a:gd name="connsiteY157" fmla="*/ 4612047 h 4705489"/>
                            <a:gd name="connsiteX158" fmla="*/ 1505089 w 1725943"/>
                            <a:gd name="connsiteY158" fmla="*/ 4642082 h 4705489"/>
                            <a:gd name="connsiteX159" fmla="*/ 1515101 w 1725943"/>
                            <a:gd name="connsiteY159" fmla="*/ 4658768 h 4705489"/>
                            <a:gd name="connsiteX160" fmla="*/ 1521776 w 1725943"/>
                            <a:gd name="connsiteY160" fmla="*/ 4668779 h 4705489"/>
                            <a:gd name="connsiteX161" fmla="*/ 1541799 w 1725943"/>
                            <a:gd name="connsiteY161" fmla="*/ 4682128 h 4705489"/>
                            <a:gd name="connsiteX162" fmla="*/ 1561822 w 1725943"/>
                            <a:gd name="connsiteY162" fmla="*/ 4695477 h 4705489"/>
                            <a:gd name="connsiteX163" fmla="*/ 1575171 w 1725943"/>
                            <a:gd name="connsiteY163" fmla="*/ 4702152 h 4705489"/>
                            <a:gd name="connsiteX164" fmla="*/ 1621892 w 1725943"/>
                            <a:gd name="connsiteY164" fmla="*/ 4705489 h 4705489"/>
                            <a:gd name="connsiteX165" fmla="*/ 1691974 w 1725943"/>
                            <a:gd name="connsiteY165" fmla="*/ 4698814 h 4705489"/>
                            <a:gd name="connsiteX166" fmla="*/ 1701986 w 1725943"/>
                            <a:gd name="connsiteY166" fmla="*/ 4695477 h 4705489"/>
                            <a:gd name="connsiteX167" fmla="*/ 1722009 w 1725943"/>
                            <a:gd name="connsiteY167" fmla="*/ 4682128 h 4705489"/>
                            <a:gd name="connsiteX168" fmla="*/ 1718672 w 1725943"/>
                            <a:gd name="connsiteY168" fmla="*/ 4642082 h 4705489"/>
                            <a:gd name="connsiteX169" fmla="*/ 1711997 w 1725943"/>
                            <a:gd name="connsiteY169" fmla="*/ 4622058 h 4705489"/>
                            <a:gd name="connsiteX170" fmla="*/ 1691974 w 1725943"/>
                            <a:gd name="connsiteY170" fmla="*/ 4592023 h 4705489"/>
                            <a:gd name="connsiteX171" fmla="*/ 1685300 w 1725943"/>
                            <a:gd name="connsiteY171" fmla="*/ 4582012 h 4705489"/>
                            <a:gd name="connsiteX172" fmla="*/ 1668614 w 1725943"/>
                            <a:gd name="connsiteY172" fmla="*/ 4535290 h 4705489"/>
                            <a:gd name="connsiteX173" fmla="*/ 1661939 w 1725943"/>
                            <a:gd name="connsiteY173" fmla="*/ 4528616 h 4705489"/>
                            <a:gd name="connsiteX174" fmla="*/ 1651927 w 1725943"/>
                            <a:gd name="connsiteY174" fmla="*/ 4505255 h 4705489"/>
                            <a:gd name="connsiteX175" fmla="*/ 1641916 w 1725943"/>
                            <a:gd name="connsiteY175" fmla="*/ 4488569 h 4705489"/>
                            <a:gd name="connsiteX176" fmla="*/ 1628567 w 1725943"/>
                            <a:gd name="connsiteY176" fmla="*/ 4455197 h 4705489"/>
                            <a:gd name="connsiteX177" fmla="*/ 1625230 w 1725943"/>
                            <a:gd name="connsiteY177" fmla="*/ 4438511 h 4705489"/>
                            <a:gd name="connsiteX178" fmla="*/ 1618555 w 1725943"/>
                            <a:gd name="connsiteY178" fmla="*/ 4428499 h 4705489"/>
                            <a:gd name="connsiteX179" fmla="*/ 1615218 w 1725943"/>
                            <a:gd name="connsiteY179" fmla="*/ 4398464 h 4705489"/>
                            <a:gd name="connsiteX180" fmla="*/ 1605206 w 1725943"/>
                            <a:gd name="connsiteY180" fmla="*/ 4358417 h 4705489"/>
                            <a:gd name="connsiteX181" fmla="*/ 1601869 w 1725943"/>
                            <a:gd name="connsiteY181" fmla="*/ 4338394 h 4705489"/>
                            <a:gd name="connsiteX182" fmla="*/ 1585183 w 1725943"/>
                            <a:gd name="connsiteY182" fmla="*/ 4318371 h 4705489"/>
                            <a:gd name="connsiteX183" fmla="*/ 1578508 w 1725943"/>
                            <a:gd name="connsiteY183" fmla="*/ 4308359 h 4705489"/>
                            <a:gd name="connsiteX184" fmla="*/ 1571834 w 1725943"/>
                            <a:gd name="connsiteY184" fmla="*/ 4295010 h 4705489"/>
                            <a:gd name="connsiteX185" fmla="*/ 1561822 w 1725943"/>
                            <a:gd name="connsiteY185" fmla="*/ 4291673 h 4705489"/>
                            <a:gd name="connsiteX186" fmla="*/ 1558485 w 1725943"/>
                            <a:gd name="connsiteY186" fmla="*/ 4281661 h 4705489"/>
                            <a:gd name="connsiteX187" fmla="*/ 1535124 w 1725943"/>
                            <a:gd name="connsiteY187" fmla="*/ 4251626 h 4705489"/>
                            <a:gd name="connsiteX188" fmla="*/ 1518438 w 1725943"/>
                            <a:gd name="connsiteY188" fmla="*/ 4208242 h 4705489"/>
                            <a:gd name="connsiteX189" fmla="*/ 1508427 w 1725943"/>
                            <a:gd name="connsiteY189" fmla="*/ 4061404 h 4705489"/>
                            <a:gd name="connsiteX190" fmla="*/ 1491741 w 1725943"/>
                            <a:gd name="connsiteY190" fmla="*/ 4014683 h 4705489"/>
                            <a:gd name="connsiteX191" fmla="*/ 1471717 w 1725943"/>
                            <a:gd name="connsiteY191" fmla="*/ 3977974 h 4705489"/>
                            <a:gd name="connsiteX192" fmla="*/ 1458368 w 1725943"/>
                            <a:gd name="connsiteY192" fmla="*/ 3947939 h 4705489"/>
                            <a:gd name="connsiteX193" fmla="*/ 1448357 w 1725943"/>
                            <a:gd name="connsiteY193" fmla="*/ 3944601 h 4705489"/>
                            <a:gd name="connsiteX194" fmla="*/ 1441682 w 1725943"/>
                            <a:gd name="connsiteY194" fmla="*/ 3924578 h 4705489"/>
                            <a:gd name="connsiteX195" fmla="*/ 1435008 w 1725943"/>
                            <a:gd name="connsiteY195" fmla="*/ 3914566 h 4705489"/>
                            <a:gd name="connsiteX196" fmla="*/ 1431670 w 1725943"/>
                            <a:gd name="connsiteY196" fmla="*/ 3904555 h 4705489"/>
                            <a:gd name="connsiteX197" fmla="*/ 1421659 w 1725943"/>
                            <a:gd name="connsiteY197" fmla="*/ 3897880 h 4705489"/>
                            <a:gd name="connsiteX198" fmla="*/ 1414984 w 1725943"/>
                            <a:gd name="connsiteY198" fmla="*/ 3881194 h 4705489"/>
                            <a:gd name="connsiteX199" fmla="*/ 1411647 w 1725943"/>
                            <a:gd name="connsiteY199" fmla="*/ 3864508 h 4705489"/>
                            <a:gd name="connsiteX200" fmla="*/ 1408310 w 1725943"/>
                            <a:gd name="connsiteY200" fmla="*/ 3634239 h 4705489"/>
                            <a:gd name="connsiteX201" fmla="*/ 1401635 w 1725943"/>
                            <a:gd name="connsiteY201" fmla="*/ 3600867 h 4705489"/>
                            <a:gd name="connsiteX202" fmla="*/ 1391624 w 1725943"/>
                            <a:gd name="connsiteY202" fmla="*/ 3570832 h 4705489"/>
                            <a:gd name="connsiteX203" fmla="*/ 1388286 w 1725943"/>
                            <a:gd name="connsiteY203" fmla="*/ 3554146 h 4705489"/>
                            <a:gd name="connsiteX204" fmla="*/ 1381612 w 1725943"/>
                            <a:gd name="connsiteY204" fmla="*/ 3544134 h 4705489"/>
                            <a:gd name="connsiteX205" fmla="*/ 1368263 w 1725943"/>
                            <a:gd name="connsiteY205" fmla="*/ 3520774 h 4705489"/>
                            <a:gd name="connsiteX206" fmla="*/ 1358251 w 1725943"/>
                            <a:gd name="connsiteY206" fmla="*/ 3500750 h 4705489"/>
                            <a:gd name="connsiteX207" fmla="*/ 1348240 w 1725943"/>
                            <a:gd name="connsiteY207" fmla="*/ 3480727 h 4705489"/>
                            <a:gd name="connsiteX208" fmla="*/ 1344903 w 1725943"/>
                            <a:gd name="connsiteY208" fmla="*/ 3467378 h 4705489"/>
                            <a:gd name="connsiteX209" fmla="*/ 1341565 w 1725943"/>
                            <a:gd name="connsiteY209" fmla="*/ 3447355 h 4705489"/>
                            <a:gd name="connsiteX210" fmla="*/ 1334891 w 1725943"/>
                            <a:gd name="connsiteY210" fmla="*/ 3423994 h 4705489"/>
                            <a:gd name="connsiteX211" fmla="*/ 1324879 w 1725943"/>
                            <a:gd name="connsiteY211" fmla="*/ 3263807 h 4705489"/>
                            <a:gd name="connsiteX212" fmla="*/ 1318205 w 1725943"/>
                            <a:gd name="connsiteY212" fmla="*/ 3237109 h 4705489"/>
                            <a:gd name="connsiteX213" fmla="*/ 1314868 w 1725943"/>
                            <a:gd name="connsiteY213" fmla="*/ 3183714 h 4705489"/>
                            <a:gd name="connsiteX214" fmla="*/ 1308193 w 1725943"/>
                            <a:gd name="connsiteY214" fmla="*/ 3163690 h 4705489"/>
                            <a:gd name="connsiteX215" fmla="*/ 1301519 w 1725943"/>
                            <a:gd name="connsiteY215" fmla="*/ 3140330 h 4705489"/>
                            <a:gd name="connsiteX216" fmla="*/ 1294844 w 1725943"/>
                            <a:gd name="connsiteY216" fmla="*/ 2886701 h 4705489"/>
                            <a:gd name="connsiteX217" fmla="*/ 1288170 w 1725943"/>
                            <a:gd name="connsiteY217" fmla="*/ 2873352 h 4705489"/>
                            <a:gd name="connsiteX218" fmla="*/ 1291507 w 1725943"/>
                            <a:gd name="connsiteY218" fmla="*/ 2062406 h 4705489"/>
                            <a:gd name="connsiteX219" fmla="*/ 1294844 w 1725943"/>
                            <a:gd name="connsiteY219" fmla="*/ 2049057 h 4705489"/>
                            <a:gd name="connsiteX220" fmla="*/ 1304856 w 1725943"/>
                            <a:gd name="connsiteY220" fmla="*/ 2022359 h 4705489"/>
                            <a:gd name="connsiteX221" fmla="*/ 1314868 w 1725943"/>
                            <a:gd name="connsiteY221" fmla="*/ 1998998 h 4705489"/>
                            <a:gd name="connsiteX222" fmla="*/ 1318205 w 1725943"/>
                            <a:gd name="connsiteY222" fmla="*/ 1985649 h 4705489"/>
                            <a:gd name="connsiteX223" fmla="*/ 1334891 w 1725943"/>
                            <a:gd name="connsiteY223" fmla="*/ 1982312 h 4705489"/>
                            <a:gd name="connsiteX224" fmla="*/ 1341565 w 1725943"/>
                            <a:gd name="connsiteY224" fmla="*/ 1972301 h 4705489"/>
                            <a:gd name="connsiteX225" fmla="*/ 1368263 w 1725943"/>
                            <a:gd name="connsiteY225" fmla="*/ 1962289 h 4705489"/>
                            <a:gd name="connsiteX226" fmla="*/ 1374938 w 1725943"/>
                            <a:gd name="connsiteY226" fmla="*/ 1955614 h 4705489"/>
                            <a:gd name="connsiteX227" fmla="*/ 1401635 w 1725943"/>
                            <a:gd name="connsiteY227" fmla="*/ 1952277 h 4705489"/>
                            <a:gd name="connsiteX228" fmla="*/ 1451694 w 1725943"/>
                            <a:gd name="connsiteY228" fmla="*/ 1948940 h 4705489"/>
                            <a:gd name="connsiteX229" fmla="*/ 1458368 w 1725943"/>
                            <a:gd name="connsiteY229" fmla="*/ 1925579 h 4705489"/>
                            <a:gd name="connsiteX230" fmla="*/ 1468380 w 1725943"/>
                            <a:gd name="connsiteY230" fmla="*/ 1898882 h 4705489"/>
                            <a:gd name="connsiteX231" fmla="*/ 1478392 w 1725943"/>
                            <a:gd name="connsiteY231" fmla="*/ 1808777 h 4705489"/>
                            <a:gd name="connsiteX232" fmla="*/ 1481729 w 1725943"/>
                            <a:gd name="connsiteY232" fmla="*/ 1641915 h 4705489"/>
                            <a:gd name="connsiteX233" fmla="*/ 1488403 w 1725943"/>
                            <a:gd name="connsiteY233" fmla="*/ 1478391 h 4705489"/>
                            <a:gd name="connsiteX234" fmla="*/ 1485066 w 1725943"/>
                            <a:gd name="connsiteY234" fmla="*/ 563991 h 4705489"/>
                            <a:gd name="connsiteX235" fmla="*/ 1475054 w 1725943"/>
                            <a:gd name="connsiteY235" fmla="*/ 574003 h 4705489"/>
                            <a:gd name="connsiteX236" fmla="*/ 1461705 w 1725943"/>
                            <a:gd name="connsiteY236" fmla="*/ 584014 h 4705489"/>
                            <a:gd name="connsiteX237" fmla="*/ 1424996 w 1725943"/>
                            <a:gd name="connsiteY237" fmla="*/ 590689 h 4705489"/>
                            <a:gd name="connsiteX238" fmla="*/ 1388286 w 1725943"/>
                            <a:gd name="connsiteY238" fmla="*/ 587352 h 4705489"/>
                            <a:gd name="connsiteX239" fmla="*/ 1371600 w 1725943"/>
                            <a:gd name="connsiteY239" fmla="*/ 580677 h 4705489"/>
                            <a:gd name="connsiteX240" fmla="*/ 1351577 w 1725943"/>
                            <a:gd name="connsiteY240" fmla="*/ 557317 h 4705489"/>
                            <a:gd name="connsiteX241" fmla="*/ 1348240 w 1725943"/>
                            <a:gd name="connsiteY241" fmla="*/ 547305 h 4705489"/>
                            <a:gd name="connsiteX242" fmla="*/ 1341565 w 1725943"/>
                            <a:gd name="connsiteY242" fmla="*/ 537293 h 4705489"/>
                            <a:gd name="connsiteX243" fmla="*/ 1331554 w 1725943"/>
                            <a:gd name="connsiteY243" fmla="*/ 513933 h 4705489"/>
                            <a:gd name="connsiteX244" fmla="*/ 1314868 w 1725943"/>
                            <a:gd name="connsiteY244" fmla="*/ 397130 h 4705489"/>
                            <a:gd name="connsiteX245" fmla="*/ 1318205 w 1725943"/>
                            <a:gd name="connsiteY245" fmla="*/ 350409 h 4705489"/>
                            <a:gd name="connsiteX246" fmla="*/ 1324879 w 1725943"/>
                            <a:gd name="connsiteY246" fmla="*/ 343734 h 4705489"/>
                            <a:gd name="connsiteX247" fmla="*/ 1358251 w 1725943"/>
                            <a:gd name="connsiteY247" fmla="*/ 337060 h 4705489"/>
                            <a:gd name="connsiteX248" fmla="*/ 1368263 w 1725943"/>
                            <a:gd name="connsiteY248" fmla="*/ 330385 h 4705489"/>
                            <a:gd name="connsiteX249" fmla="*/ 1378275 w 1725943"/>
                            <a:gd name="connsiteY249" fmla="*/ 327048 h 4705489"/>
                            <a:gd name="connsiteX250" fmla="*/ 1384949 w 1725943"/>
                            <a:gd name="connsiteY250" fmla="*/ 216920 h 4705489"/>
                            <a:gd name="connsiteX251" fmla="*/ 1388286 w 1725943"/>
                            <a:gd name="connsiteY251" fmla="*/ 206908 h 4705489"/>
                            <a:gd name="connsiteX252" fmla="*/ 1398298 w 1725943"/>
                            <a:gd name="connsiteY252" fmla="*/ 180210 h 4705489"/>
                            <a:gd name="connsiteX253" fmla="*/ 1414984 w 1725943"/>
                            <a:gd name="connsiteY253" fmla="*/ 130152 h 4705489"/>
                            <a:gd name="connsiteX254" fmla="*/ 1428333 w 1725943"/>
                            <a:gd name="connsiteY254" fmla="*/ 70082 h 4705489"/>
                            <a:gd name="connsiteX255" fmla="*/ 1404973 w 1725943"/>
                            <a:gd name="connsiteY255" fmla="*/ 70082 h 4705489"/>
                            <a:gd name="connsiteX256" fmla="*/ 1398298 w 1725943"/>
                            <a:gd name="connsiteY256" fmla="*/ 76756 h 4705489"/>
                            <a:gd name="connsiteX257" fmla="*/ 1378275 w 1725943"/>
                            <a:gd name="connsiteY257" fmla="*/ 53395 h 4705489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  <a:cxn ang="0">
                              <a:pos x="connsiteX8" y="connsiteY8"/>
                            </a:cxn>
                            <a:cxn ang="0">
                              <a:pos x="connsiteX9" y="connsiteY9"/>
                            </a:cxn>
                            <a:cxn ang="0">
                              <a:pos x="connsiteX10" y="connsiteY10"/>
                            </a:cxn>
                            <a:cxn ang="0">
                              <a:pos x="connsiteX11" y="connsiteY11"/>
                            </a:cxn>
                            <a:cxn ang="0">
                              <a:pos x="connsiteX12" y="connsiteY12"/>
                            </a:cxn>
                            <a:cxn ang="0">
                              <a:pos x="connsiteX13" y="connsiteY13"/>
                            </a:cxn>
                            <a:cxn ang="0">
                              <a:pos x="connsiteX14" y="connsiteY14"/>
                            </a:cxn>
                            <a:cxn ang="0">
                              <a:pos x="connsiteX15" y="connsiteY15"/>
                            </a:cxn>
                            <a:cxn ang="0">
                              <a:pos x="connsiteX16" y="connsiteY16"/>
                            </a:cxn>
                            <a:cxn ang="0">
                              <a:pos x="connsiteX17" y="connsiteY17"/>
                            </a:cxn>
                            <a:cxn ang="0">
                              <a:pos x="connsiteX18" y="connsiteY18"/>
                            </a:cxn>
                            <a:cxn ang="0">
                              <a:pos x="connsiteX19" y="connsiteY19"/>
                            </a:cxn>
                            <a:cxn ang="0">
                              <a:pos x="connsiteX20" y="connsiteY20"/>
                            </a:cxn>
                            <a:cxn ang="0">
                              <a:pos x="connsiteX21" y="connsiteY21"/>
                            </a:cxn>
                            <a:cxn ang="0">
                              <a:pos x="connsiteX22" y="connsiteY22"/>
                            </a:cxn>
                            <a:cxn ang="0">
                              <a:pos x="connsiteX23" y="connsiteY23"/>
                            </a:cxn>
                            <a:cxn ang="0">
                              <a:pos x="connsiteX24" y="connsiteY24"/>
                            </a:cxn>
                            <a:cxn ang="0">
                              <a:pos x="connsiteX25" y="connsiteY25"/>
                            </a:cxn>
                            <a:cxn ang="0">
                              <a:pos x="connsiteX26" y="connsiteY26"/>
                            </a:cxn>
                            <a:cxn ang="0">
                              <a:pos x="connsiteX27" y="connsiteY27"/>
                            </a:cxn>
                            <a:cxn ang="0">
                              <a:pos x="connsiteX28" y="connsiteY28"/>
                            </a:cxn>
                            <a:cxn ang="0">
                              <a:pos x="connsiteX29" y="connsiteY29"/>
                            </a:cxn>
                            <a:cxn ang="0">
                              <a:pos x="connsiteX30" y="connsiteY30"/>
                            </a:cxn>
                            <a:cxn ang="0">
                              <a:pos x="connsiteX31" y="connsiteY31"/>
                            </a:cxn>
                            <a:cxn ang="0">
                              <a:pos x="connsiteX32" y="connsiteY32"/>
                            </a:cxn>
                            <a:cxn ang="0">
                              <a:pos x="connsiteX33" y="connsiteY33"/>
                            </a:cxn>
                            <a:cxn ang="0">
                              <a:pos x="connsiteX34" y="connsiteY34"/>
                            </a:cxn>
                            <a:cxn ang="0">
                              <a:pos x="connsiteX35" y="connsiteY35"/>
                            </a:cxn>
                            <a:cxn ang="0">
                              <a:pos x="connsiteX36" y="connsiteY36"/>
                            </a:cxn>
                            <a:cxn ang="0">
                              <a:pos x="connsiteX37" y="connsiteY37"/>
                            </a:cxn>
                            <a:cxn ang="0">
                              <a:pos x="connsiteX38" y="connsiteY38"/>
                            </a:cxn>
                            <a:cxn ang="0">
                              <a:pos x="connsiteX39" y="connsiteY39"/>
                            </a:cxn>
                            <a:cxn ang="0">
                              <a:pos x="connsiteX40" y="connsiteY40"/>
                            </a:cxn>
                            <a:cxn ang="0">
                              <a:pos x="connsiteX41" y="connsiteY41"/>
                            </a:cxn>
                            <a:cxn ang="0">
                              <a:pos x="connsiteX42" y="connsiteY42"/>
                            </a:cxn>
                            <a:cxn ang="0">
                              <a:pos x="connsiteX43" y="connsiteY43"/>
                            </a:cxn>
                            <a:cxn ang="0">
                              <a:pos x="connsiteX44" y="connsiteY44"/>
                            </a:cxn>
                            <a:cxn ang="0">
                              <a:pos x="connsiteX45" y="connsiteY45"/>
                            </a:cxn>
                            <a:cxn ang="0">
                              <a:pos x="connsiteX46" y="connsiteY46"/>
                            </a:cxn>
                            <a:cxn ang="0">
                              <a:pos x="connsiteX47" y="connsiteY47"/>
                            </a:cxn>
                            <a:cxn ang="0">
                              <a:pos x="connsiteX48" y="connsiteY48"/>
                            </a:cxn>
                            <a:cxn ang="0">
                              <a:pos x="connsiteX49" y="connsiteY49"/>
                            </a:cxn>
                            <a:cxn ang="0">
                              <a:pos x="connsiteX50" y="connsiteY50"/>
                            </a:cxn>
                            <a:cxn ang="0">
                              <a:pos x="connsiteX51" y="connsiteY51"/>
                            </a:cxn>
                            <a:cxn ang="0">
                              <a:pos x="connsiteX52" y="connsiteY52"/>
                            </a:cxn>
                            <a:cxn ang="0">
                              <a:pos x="connsiteX53" y="connsiteY53"/>
                            </a:cxn>
                            <a:cxn ang="0">
                              <a:pos x="connsiteX54" y="connsiteY54"/>
                            </a:cxn>
                            <a:cxn ang="0">
                              <a:pos x="connsiteX55" y="connsiteY55"/>
                            </a:cxn>
                            <a:cxn ang="0">
                              <a:pos x="connsiteX56" y="connsiteY56"/>
                            </a:cxn>
                            <a:cxn ang="0">
                              <a:pos x="connsiteX57" y="connsiteY57"/>
                            </a:cxn>
                            <a:cxn ang="0">
                              <a:pos x="connsiteX58" y="connsiteY58"/>
                            </a:cxn>
                            <a:cxn ang="0">
                              <a:pos x="connsiteX59" y="connsiteY59"/>
                            </a:cxn>
                            <a:cxn ang="0">
                              <a:pos x="connsiteX60" y="connsiteY60"/>
                            </a:cxn>
                            <a:cxn ang="0">
                              <a:pos x="connsiteX61" y="connsiteY61"/>
                            </a:cxn>
                            <a:cxn ang="0">
                              <a:pos x="connsiteX62" y="connsiteY62"/>
                            </a:cxn>
                            <a:cxn ang="0">
                              <a:pos x="connsiteX63" y="connsiteY63"/>
                            </a:cxn>
                            <a:cxn ang="0">
                              <a:pos x="connsiteX64" y="connsiteY64"/>
                            </a:cxn>
                            <a:cxn ang="0">
                              <a:pos x="connsiteX65" y="connsiteY65"/>
                            </a:cxn>
                            <a:cxn ang="0">
                              <a:pos x="connsiteX66" y="connsiteY66"/>
                            </a:cxn>
                            <a:cxn ang="0">
                              <a:pos x="connsiteX67" y="connsiteY67"/>
                            </a:cxn>
                            <a:cxn ang="0">
                              <a:pos x="connsiteX68" y="connsiteY68"/>
                            </a:cxn>
                            <a:cxn ang="0">
                              <a:pos x="connsiteX69" y="connsiteY69"/>
                            </a:cxn>
                            <a:cxn ang="0">
                              <a:pos x="connsiteX70" y="connsiteY70"/>
                            </a:cxn>
                            <a:cxn ang="0">
                              <a:pos x="connsiteX71" y="connsiteY71"/>
                            </a:cxn>
                            <a:cxn ang="0">
                              <a:pos x="connsiteX72" y="connsiteY72"/>
                            </a:cxn>
                            <a:cxn ang="0">
                              <a:pos x="connsiteX73" y="connsiteY73"/>
                            </a:cxn>
                            <a:cxn ang="0">
                              <a:pos x="connsiteX74" y="connsiteY74"/>
                            </a:cxn>
                            <a:cxn ang="0">
                              <a:pos x="connsiteX75" y="connsiteY75"/>
                            </a:cxn>
                            <a:cxn ang="0">
                              <a:pos x="connsiteX76" y="connsiteY76"/>
                            </a:cxn>
                            <a:cxn ang="0">
                              <a:pos x="connsiteX77" y="connsiteY77"/>
                            </a:cxn>
                            <a:cxn ang="0">
                              <a:pos x="connsiteX78" y="connsiteY78"/>
                            </a:cxn>
                            <a:cxn ang="0">
                              <a:pos x="connsiteX79" y="connsiteY79"/>
                            </a:cxn>
                            <a:cxn ang="0">
                              <a:pos x="connsiteX80" y="connsiteY80"/>
                            </a:cxn>
                            <a:cxn ang="0">
                              <a:pos x="connsiteX81" y="connsiteY81"/>
                            </a:cxn>
                            <a:cxn ang="0">
                              <a:pos x="connsiteX82" y="connsiteY82"/>
                            </a:cxn>
                            <a:cxn ang="0">
                              <a:pos x="connsiteX83" y="connsiteY83"/>
                            </a:cxn>
                            <a:cxn ang="0">
                              <a:pos x="connsiteX84" y="connsiteY84"/>
                            </a:cxn>
                            <a:cxn ang="0">
                              <a:pos x="connsiteX85" y="connsiteY85"/>
                            </a:cxn>
                            <a:cxn ang="0">
                              <a:pos x="connsiteX86" y="connsiteY86"/>
                            </a:cxn>
                            <a:cxn ang="0">
                              <a:pos x="connsiteX87" y="connsiteY87"/>
                            </a:cxn>
                            <a:cxn ang="0">
                              <a:pos x="connsiteX88" y="connsiteY88"/>
                            </a:cxn>
                            <a:cxn ang="0">
                              <a:pos x="connsiteX89" y="connsiteY89"/>
                            </a:cxn>
                            <a:cxn ang="0">
                              <a:pos x="connsiteX90" y="connsiteY90"/>
                            </a:cxn>
                            <a:cxn ang="0">
                              <a:pos x="connsiteX91" y="connsiteY91"/>
                            </a:cxn>
                            <a:cxn ang="0">
                              <a:pos x="connsiteX92" y="connsiteY92"/>
                            </a:cxn>
                            <a:cxn ang="0">
                              <a:pos x="connsiteX93" y="connsiteY93"/>
                            </a:cxn>
                            <a:cxn ang="0">
                              <a:pos x="connsiteX94" y="connsiteY94"/>
                            </a:cxn>
                            <a:cxn ang="0">
                              <a:pos x="connsiteX95" y="connsiteY95"/>
                            </a:cxn>
                            <a:cxn ang="0">
                              <a:pos x="connsiteX96" y="connsiteY96"/>
                            </a:cxn>
                            <a:cxn ang="0">
                              <a:pos x="connsiteX97" y="connsiteY97"/>
                            </a:cxn>
                            <a:cxn ang="0">
                              <a:pos x="connsiteX98" y="connsiteY98"/>
                            </a:cxn>
                            <a:cxn ang="0">
                              <a:pos x="connsiteX99" y="connsiteY99"/>
                            </a:cxn>
                            <a:cxn ang="0">
                              <a:pos x="connsiteX100" y="connsiteY100"/>
                            </a:cxn>
                            <a:cxn ang="0">
                              <a:pos x="connsiteX101" y="connsiteY101"/>
                            </a:cxn>
                            <a:cxn ang="0">
                              <a:pos x="connsiteX102" y="connsiteY102"/>
                            </a:cxn>
                            <a:cxn ang="0">
                              <a:pos x="connsiteX103" y="connsiteY103"/>
                            </a:cxn>
                            <a:cxn ang="0">
                              <a:pos x="connsiteX104" y="connsiteY104"/>
                            </a:cxn>
                            <a:cxn ang="0">
                              <a:pos x="connsiteX105" y="connsiteY105"/>
                            </a:cxn>
                            <a:cxn ang="0">
                              <a:pos x="connsiteX106" y="connsiteY106"/>
                            </a:cxn>
                            <a:cxn ang="0">
                              <a:pos x="connsiteX107" y="connsiteY107"/>
                            </a:cxn>
                            <a:cxn ang="0">
                              <a:pos x="connsiteX108" y="connsiteY108"/>
                            </a:cxn>
                            <a:cxn ang="0">
                              <a:pos x="connsiteX109" y="connsiteY109"/>
                            </a:cxn>
                            <a:cxn ang="0">
                              <a:pos x="connsiteX110" y="connsiteY110"/>
                            </a:cxn>
                            <a:cxn ang="0">
                              <a:pos x="connsiteX111" y="connsiteY111"/>
                            </a:cxn>
                            <a:cxn ang="0">
                              <a:pos x="connsiteX112" y="connsiteY112"/>
                            </a:cxn>
                            <a:cxn ang="0">
                              <a:pos x="connsiteX113" y="connsiteY113"/>
                            </a:cxn>
                            <a:cxn ang="0">
                              <a:pos x="connsiteX114" y="connsiteY114"/>
                            </a:cxn>
                            <a:cxn ang="0">
                              <a:pos x="connsiteX115" y="connsiteY115"/>
                            </a:cxn>
                            <a:cxn ang="0">
                              <a:pos x="connsiteX116" y="connsiteY116"/>
                            </a:cxn>
                            <a:cxn ang="0">
                              <a:pos x="connsiteX117" y="connsiteY117"/>
                            </a:cxn>
                            <a:cxn ang="0">
                              <a:pos x="connsiteX118" y="connsiteY118"/>
                            </a:cxn>
                            <a:cxn ang="0">
                              <a:pos x="connsiteX119" y="connsiteY119"/>
                            </a:cxn>
                            <a:cxn ang="0">
                              <a:pos x="connsiteX120" y="connsiteY120"/>
                            </a:cxn>
                            <a:cxn ang="0">
                              <a:pos x="connsiteX121" y="connsiteY121"/>
                            </a:cxn>
                            <a:cxn ang="0">
                              <a:pos x="connsiteX122" y="connsiteY122"/>
                            </a:cxn>
                            <a:cxn ang="0">
                              <a:pos x="connsiteX123" y="connsiteY123"/>
                            </a:cxn>
                            <a:cxn ang="0">
                              <a:pos x="connsiteX124" y="connsiteY124"/>
                            </a:cxn>
                            <a:cxn ang="0">
                              <a:pos x="connsiteX125" y="connsiteY125"/>
                            </a:cxn>
                            <a:cxn ang="0">
                              <a:pos x="connsiteX126" y="connsiteY126"/>
                            </a:cxn>
                            <a:cxn ang="0">
                              <a:pos x="connsiteX127" y="connsiteY127"/>
                            </a:cxn>
                            <a:cxn ang="0">
                              <a:pos x="connsiteX128" y="connsiteY128"/>
                            </a:cxn>
                            <a:cxn ang="0">
                              <a:pos x="connsiteX129" y="connsiteY129"/>
                            </a:cxn>
                            <a:cxn ang="0">
                              <a:pos x="connsiteX130" y="connsiteY130"/>
                            </a:cxn>
                            <a:cxn ang="0">
                              <a:pos x="connsiteX131" y="connsiteY131"/>
                            </a:cxn>
                            <a:cxn ang="0">
                              <a:pos x="connsiteX132" y="connsiteY132"/>
                            </a:cxn>
                            <a:cxn ang="0">
                              <a:pos x="connsiteX133" y="connsiteY133"/>
                            </a:cxn>
                            <a:cxn ang="0">
                              <a:pos x="connsiteX134" y="connsiteY134"/>
                            </a:cxn>
                            <a:cxn ang="0">
                              <a:pos x="connsiteX135" y="connsiteY135"/>
                            </a:cxn>
                            <a:cxn ang="0">
                              <a:pos x="connsiteX136" y="connsiteY136"/>
                            </a:cxn>
                            <a:cxn ang="0">
                              <a:pos x="connsiteX137" y="connsiteY137"/>
                            </a:cxn>
                            <a:cxn ang="0">
                              <a:pos x="connsiteX138" y="connsiteY138"/>
                            </a:cxn>
                            <a:cxn ang="0">
                              <a:pos x="connsiteX139" y="connsiteY139"/>
                            </a:cxn>
                            <a:cxn ang="0">
                              <a:pos x="connsiteX140" y="connsiteY140"/>
                            </a:cxn>
                            <a:cxn ang="0">
                              <a:pos x="connsiteX141" y="connsiteY141"/>
                            </a:cxn>
                            <a:cxn ang="0">
                              <a:pos x="connsiteX142" y="connsiteY142"/>
                            </a:cxn>
                            <a:cxn ang="0">
                              <a:pos x="connsiteX143" y="connsiteY143"/>
                            </a:cxn>
                            <a:cxn ang="0">
                              <a:pos x="connsiteX144" y="connsiteY144"/>
                            </a:cxn>
                            <a:cxn ang="0">
                              <a:pos x="connsiteX145" y="connsiteY145"/>
                            </a:cxn>
                            <a:cxn ang="0">
                              <a:pos x="connsiteX146" y="connsiteY146"/>
                            </a:cxn>
                            <a:cxn ang="0">
                              <a:pos x="connsiteX147" y="connsiteY147"/>
                            </a:cxn>
                            <a:cxn ang="0">
                              <a:pos x="connsiteX148" y="connsiteY148"/>
                            </a:cxn>
                            <a:cxn ang="0">
                              <a:pos x="connsiteX149" y="connsiteY149"/>
                            </a:cxn>
                            <a:cxn ang="0">
                              <a:pos x="connsiteX150" y="connsiteY150"/>
                            </a:cxn>
                            <a:cxn ang="0">
                              <a:pos x="connsiteX151" y="connsiteY151"/>
                            </a:cxn>
                            <a:cxn ang="0">
                              <a:pos x="connsiteX152" y="connsiteY152"/>
                            </a:cxn>
                            <a:cxn ang="0">
                              <a:pos x="connsiteX153" y="connsiteY153"/>
                            </a:cxn>
                            <a:cxn ang="0">
                              <a:pos x="connsiteX154" y="connsiteY154"/>
                            </a:cxn>
                            <a:cxn ang="0">
                              <a:pos x="connsiteX155" y="connsiteY155"/>
                            </a:cxn>
                            <a:cxn ang="0">
                              <a:pos x="connsiteX156" y="connsiteY156"/>
                            </a:cxn>
                            <a:cxn ang="0">
                              <a:pos x="connsiteX157" y="connsiteY157"/>
                            </a:cxn>
                            <a:cxn ang="0">
                              <a:pos x="connsiteX158" y="connsiteY158"/>
                            </a:cxn>
                            <a:cxn ang="0">
                              <a:pos x="connsiteX159" y="connsiteY159"/>
                            </a:cxn>
                            <a:cxn ang="0">
                              <a:pos x="connsiteX160" y="connsiteY160"/>
                            </a:cxn>
                            <a:cxn ang="0">
                              <a:pos x="connsiteX161" y="connsiteY161"/>
                            </a:cxn>
                            <a:cxn ang="0">
                              <a:pos x="connsiteX162" y="connsiteY162"/>
                            </a:cxn>
                            <a:cxn ang="0">
                              <a:pos x="connsiteX163" y="connsiteY163"/>
                            </a:cxn>
                            <a:cxn ang="0">
                              <a:pos x="connsiteX164" y="connsiteY164"/>
                            </a:cxn>
                            <a:cxn ang="0">
                              <a:pos x="connsiteX165" y="connsiteY165"/>
                            </a:cxn>
                            <a:cxn ang="0">
                              <a:pos x="connsiteX166" y="connsiteY166"/>
                            </a:cxn>
                            <a:cxn ang="0">
                              <a:pos x="connsiteX167" y="connsiteY167"/>
                            </a:cxn>
                            <a:cxn ang="0">
                              <a:pos x="connsiteX168" y="connsiteY168"/>
                            </a:cxn>
                            <a:cxn ang="0">
                              <a:pos x="connsiteX169" y="connsiteY169"/>
                            </a:cxn>
                            <a:cxn ang="0">
                              <a:pos x="connsiteX170" y="connsiteY170"/>
                            </a:cxn>
                            <a:cxn ang="0">
                              <a:pos x="connsiteX171" y="connsiteY171"/>
                            </a:cxn>
                            <a:cxn ang="0">
                              <a:pos x="connsiteX172" y="connsiteY172"/>
                            </a:cxn>
                            <a:cxn ang="0">
                              <a:pos x="connsiteX173" y="connsiteY173"/>
                            </a:cxn>
                            <a:cxn ang="0">
                              <a:pos x="connsiteX174" y="connsiteY174"/>
                            </a:cxn>
                            <a:cxn ang="0">
                              <a:pos x="connsiteX175" y="connsiteY175"/>
                            </a:cxn>
                            <a:cxn ang="0">
                              <a:pos x="connsiteX176" y="connsiteY176"/>
                            </a:cxn>
                            <a:cxn ang="0">
                              <a:pos x="connsiteX177" y="connsiteY177"/>
                            </a:cxn>
                            <a:cxn ang="0">
                              <a:pos x="connsiteX178" y="connsiteY178"/>
                            </a:cxn>
                            <a:cxn ang="0">
                              <a:pos x="connsiteX179" y="connsiteY179"/>
                            </a:cxn>
                            <a:cxn ang="0">
                              <a:pos x="connsiteX180" y="connsiteY180"/>
                            </a:cxn>
                            <a:cxn ang="0">
                              <a:pos x="connsiteX181" y="connsiteY181"/>
                            </a:cxn>
                            <a:cxn ang="0">
                              <a:pos x="connsiteX182" y="connsiteY182"/>
                            </a:cxn>
                            <a:cxn ang="0">
                              <a:pos x="connsiteX183" y="connsiteY183"/>
                            </a:cxn>
                            <a:cxn ang="0">
                              <a:pos x="connsiteX184" y="connsiteY184"/>
                            </a:cxn>
                            <a:cxn ang="0">
                              <a:pos x="connsiteX185" y="connsiteY185"/>
                            </a:cxn>
                            <a:cxn ang="0">
                              <a:pos x="connsiteX186" y="connsiteY186"/>
                            </a:cxn>
                            <a:cxn ang="0">
                              <a:pos x="connsiteX187" y="connsiteY187"/>
                            </a:cxn>
                            <a:cxn ang="0">
                              <a:pos x="connsiteX188" y="connsiteY188"/>
                            </a:cxn>
                            <a:cxn ang="0">
                              <a:pos x="connsiteX189" y="connsiteY189"/>
                            </a:cxn>
                            <a:cxn ang="0">
                              <a:pos x="connsiteX190" y="connsiteY190"/>
                            </a:cxn>
                            <a:cxn ang="0">
                              <a:pos x="connsiteX191" y="connsiteY191"/>
                            </a:cxn>
                            <a:cxn ang="0">
                              <a:pos x="connsiteX192" y="connsiteY192"/>
                            </a:cxn>
                            <a:cxn ang="0">
                              <a:pos x="connsiteX193" y="connsiteY193"/>
                            </a:cxn>
                            <a:cxn ang="0">
                              <a:pos x="connsiteX194" y="connsiteY194"/>
                            </a:cxn>
                            <a:cxn ang="0">
                              <a:pos x="connsiteX195" y="connsiteY195"/>
                            </a:cxn>
                            <a:cxn ang="0">
                              <a:pos x="connsiteX196" y="connsiteY196"/>
                            </a:cxn>
                            <a:cxn ang="0">
                              <a:pos x="connsiteX197" y="connsiteY197"/>
                            </a:cxn>
                            <a:cxn ang="0">
                              <a:pos x="connsiteX198" y="connsiteY198"/>
                            </a:cxn>
                            <a:cxn ang="0">
                              <a:pos x="connsiteX199" y="connsiteY199"/>
                            </a:cxn>
                            <a:cxn ang="0">
                              <a:pos x="connsiteX200" y="connsiteY200"/>
                            </a:cxn>
                            <a:cxn ang="0">
                              <a:pos x="connsiteX201" y="connsiteY201"/>
                            </a:cxn>
                            <a:cxn ang="0">
                              <a:pos x="connsiteX202" y="connsiteY202"/>
                            </a:cxn>
                            <a:cxn ang="0">
                              <a:pos x="connsiteX203" y="connsiteY203"/>
                            </a:cxn>
                            <a:cxn ang="0">
                              <a:pos x="connsiteX204" y="connsiteY204"/>
                            </a:cxn>
                            <a:cxn ang="0">
                              <a:pos x="connsiteX205" y="connsiteY205"/>
                            </a:cxn>
                            <a:cxn ang="0">
                              <a:pos x="connsiteX206" y="connsiteY206"/>
                            </a:cxn>
                            <a:cxn ang="0">
                              <a:pos x="connsiteX207" y="connsiteY207"/>
                            </a:cxn>
                            <a:cxn ang="0">
                              <a:pos x="connsiteX208" y="connsiteY208"/>
                            </a:cxn>
                            <a:cxn ang="0">
                              <a:pos x="connsiteX209" y="connsiteY209"/>
                            </a:cxn>
                            <a:cxn ang="0">
                              <a:pos x="connsiteX210" y="connsiteY210"/>
                            </a:cxn>
                            <a:cxn ang="0">
                              <a:pos x="connsiteX211" y="connsiteY211"/>
                            </a:cxn>
                            <a:cxn ang="0">
                              <a:pos x="connsiteX212" y="connsiteY212"/>
                            </a:cxn>
                            <a:cxn ang="0">
                              <a:pos x="connsiteX213" y="connsiteY213"/>
                            </a:cxn>
                            <a:cxn ang="0">
                              <a:pos x="connsiteX214" y="connsiteY214"/>
                            </a:cxn>
                            <a:cxn ang="0">
                              <a:pos x="connsiteX215" y="connsiteY215"/>
                            </a:cxn>
                            <a:cxn ang="0">
                              <a:pos x="connsiteX216" y="connsiteY216"/>
                            </a:cxn>
                            <a:cxn ang="0">
                              <a:pos x="connsiteX217" y="connsiteY217"/>
                            </a:cxn>
                            <a:cxn ang="0">
                              <a:pos x="connsiteX218" y="connsiteY218"/>
                            </a:cxn>
                            <a:cxn ang="0">
                              <a:pos x="connsiteX219" y="connsiteY219"/>
                            </a:cxn>
                            <a:cxn ang="0">
                              <a:pos x="connsiteX220" y="connsiteY220"/>
                            </a:cxn>
                            <a:cxn ang="0">
                              <a:pos x="connsiteX221" y="connsiteY221"/>
                            </a:cxn>
                            <a:cxn ang="0">
                              <a:pos x="connsiteX222" y="connsiteY222"/>
                            </a:cxn>
                            <a:cxn ang="0">
                              <a:pos x="connsiteX223" y="connsiteY223"/>
                            </a:cxn>
                            <a:cxn ang="0">
                              <a:pos x="connsiteX224" y="connsiteY224"/>
                            </a:cxn>
                            <a:cxn ang="0">
                              <a:pos x="connsiteX225" y="connsiteY225"/>
                            </a:cxn>
                            <a:cxn ang="0">
                              <a:pos x="connsiteX226" y="connsiteY226"/>
                            </a:cxn>
                            <a:cxn ang="0">
                              <a:pos x="connsiteX227" y="connsiteY227"/>
                            </a:cxn>
                            <a:cxn ang="0">
                              <a:pos x="connsiteX228" y="connsiteY228"/>
                            </a:cxn>
                            <a:cxn ang="0">
                              <a:pos x="connsiteX229" y="connsiteY229"/>
                            </a:cxn>
                            <a:cxn ang="0">
                              <a:pos x="connsiteX230" y="connsiteY230"/>
                            </a:cxn>
                            <a:cxn ang="0">
                              <a:pos x="connsiteX231" y="connsiteY231"/>
                            </a:cxn>
                            <a:cxn ang="0">
                              <a:pos x="connsiteX232" y="connsiteY232"/>
                            </a:cxn>
                            <a:cxn ang="0">
                              <a:pos x="connsiteX233" y="connsiteY233"/>
                            </a:cxn>
                            <a:cxn ang="0">
                              <a:pos x="connsiteX234" y="connsiteY234"/>
                            </a:cxn>
                            <a:cxn ang="0">
                              <a:pos x="connsiteX235" y="connsiteY235"/>
                            </a:cxn>
                            <a:cxn ang="0">
                              <a:pos x="connsiteX236" y="connsiteY236"/>
                            </a:cxn>
                            <a:cxn ang="0">
                              <a:pos x="connsiteX237" y="connsiteY237"/>
                            </a:cxn>
                            <a:cxn ang="0">
                              <a:pos x="connsiteX238" y="connsiteY238"/>
                            </a:cxn>
                            <a:cxn ang="0">
                              <a:pos x="connsiteX239" y="connsiteY239"/>
                            </a:cxn>
                            <a:cxn ang="0">
                              <a:pos x="connsiteX240" y="connsiteY240"/>
                            </a:cxn>
                            <a:cxn ang="0">
                              <a:pos x="connsiteX241" y="connsiteY241"/>
                            </a:cxn>
                            <a:cxn ang="0">
                              <a:pos x="connsiteX242" y="connsiteY242"/>
                            </a:cxn>
                            <a:cxn ang="0">
                              <a:pos x="connsiteX243" y="connsiteY243"/>
                            </a:cxn>
                            <a:cxn ang="0">
                              <a:pos x="connsiteX244" y="connsiteY244"/>
                            </a:cxn>
                            <a:cxn ang="0">
                              <a:pos x="connsiteX245" y="connsiteY245"/>
                            </a:cxn>
                            <a:cxn ang="0">
                              <a:pos x="connsiteX246" y="connsiteY246"/>
                            </a:cxn>
                            <a:cxn ang="0">
                              <a:pos x="connsiteX247" y="connsiteY247"/>
                            </a:cxn>
                            <a:cxn ang="0">
                              <a:pos x="connsiteX248" y="connsiteY248"/>
                            </a:cxn>
                            <a:cxn ang="0">
                              <a:pos x="connsiteX249" y="connsiteY249"/>
                            </a:cxn>
                            <a:cxn ang="0">
                              <a:pos x="connsiteX250" y="connsiteY250"/>
                            </a:cxn>
                            <a:cxn ang="0">
                              <a:pos x="connsiteX251" y="connsiteY251"/>
                            </a:cxn>
                            <a:cxn ang="0">
                              <a:pos x="connsiteX252" y="connsiteY252"/>
                            </a:cxn>
                            <a:cxn ang="0">
                              <a:pos x="connsiteX253" y="connsiteY253"/>
                            </a:cxn>
                            <a:cxn ang="0">
                              <a:pos x="connsiteX254" y="connsiteY254"/>
                            </a:cxn>
                            <a:cxn ang="0">
                              <a:pos x="connsiteX255" y="connsiteY255"/>
                            </a:cxn>
                            <a:cxn ang="0">
                              <a:pos x="connsiteX256" y="connsiteY256"/>
                            </a:cxn>
                            <a:cxn ang="0">
                              <a:pos x="connsiteX257" y="connsiteY257"/>
                            </a:cxn>
                          </a:cxnLst>
                          <a:rect l="l" t="t" r="r" b="b"/>
                          <a:pathLst>
                            <a:path w="1725943" h="4705489">
                              <a:moveTo>
                                <a:pt x="1378275" y="53395"/>
                              </a:moveTo>
                              <a:cubicBezTo>
                                <a:pt x="1369376" y="48945"/>
                                <a:pt x="1356006" y="51364"/>
                                <a:pt x="1344903" y="50058"/>
                              </a:cubicBezTo>
                              <a:cubicBezTo>
                                <a:pt x="1337091" y="49139"/>
                                <a:pt x="1329371" y="47479"/>
                                <a:pt x="1321542" y="46721"/>
                              </a:cubicBezTo>
                              <a:cubicBezTo>
                                <a:pt x="1294876" y="44141"/>
                                <a:pt x="1268147" y="42272"/>
                                <a:pt x="1241449" y="40047"/>
                              </a:cubicBezTo>
                              <a:cubicBezTo>
                                <a:pt x="1220313" y="36710"/>
                                <a:pt x="1198615" y="35914"/>
                                <a:pt x="1178041" y="30035"/>
                              </a:cubicBezTo>
                              <a:cubicBezTo>
                                <a:pt x="1161529" y="25317"/>
                                <a:pt x="1154006" y="22486"/>
                                <a:pt x="1137995" y="20023"/>
                              </a:cubicBezTo>
                              <a:cubicBezTo>
                                <a:pt x="1129131" y="18659"/>
                                <a:pt x="1120112" y="18339"/>
                                <a:pt x="1111297" y="16686"/>
                              </a:cubicBezTo>
                              <a:cubicBezTo>
                                <a:pt x="1102281" y="14996"/>
                                <a:pt x="1093761" y="10455"/>
                                <a:pt x="1084599" y="10012"/>
                              </a:cubicBezTo>
                              <a:cubicBezTo>
                                <a:pt x="1024589" y="7108"/>
                                <a:pt x="964459" y="7787"/>
                                <a:pt x="904389" y="6674"/>
                              </a:cubicBezTo>
                              <a:cubicBezTo>
                                <a:pt x="893265" y="4449"/>
                                <a:pt x="882361" y="0"/>
                                <a:pt x="871016" y="0"/>
                              </a:cubicBezTo>
                              <a:cubicBezTo>
                                <a:pt x="835103" y="0"/>
                                <a:pt x="823953" y="3421"/>
                                <a:pt x="797597" y="10012"/>
                              </a:cubicBezTo>
                              <a:cubicBezTo>
                                <a:pt x="777034" y="23721"/>
                                <a:pt x="799768" y="10400"/>
                                <a:pt x="770900" y="20023"/>
                              </a:cubicBezTo>
                              <a:cubicBezTo>
                                <a:pt x="737567" y="31134"/>
                                <a:pt x="784146" y="24597"/>
                                <a:pt x="730853" y="36709"/>
                              </a:cubicBezTo>
                              <a:cubicBezTo>
                                <a:pt x="715512" y="40195"/>
                                <a:pt x="699586" y="40440"/>
                                <a:pt x="684132" y="43384"/>
                              </a:cubicBezTo>
                              <a:cubicBezTo>
                                <a:pt x="614128" y="56718"/>
                                <a:pt x="718378" y="44298"/>
                                <a:pt x="627399" y="53395"/>
                              </a:cubicBezTo>
                              <a:cubicBezTo>
                                <a:pt x="618500" y="55620"/>
                                <a:pt x="609773" y="58709"/>
                                <a:pt x="600701" y="60070"/>
                              </a:cubicBezTo>
                              <a:cubicBezTo>
                                <a:pt x="587454" y="62057"/>
                                <a:pt x="573286" y="58949"/>
                                <a:pt x="560654" y="63407"/>
                              </a:cubicBezTo>
                              <a:cubicBezTo>
                                <a:pt x="553237" y="66025"/>
                                <a:pt x="543968" y="80093"/>
                                <a:pt x="543968" y="80093"/>
                              </a:cubicBezTo>
                              <a:cubicBezTo>
                                <a:pt x="542856" y="119027"/>
                                <a:pt x="543618" y="158060"/>
                                <a:pt x="540631" y="196896"/>
                              </a:cubicBezTo>
                              <a:cubicBezTo>
                                <a:pt x="540249" y="201856"/>
                                <a:pt x="535917" y="205672"/>
                                <a:pt x="533957" y="210245"/>
                              </a:cubicBezTo>
                              <a:cubicBezTo>
                                <a:pt x="531082" y="216954"/>
                                <a:pt x="528977" y="226824"/>
                                <a:pt x="527282" y="233606"/>
                              </a:cubicBezTo>
                              <a:cubicBezTo>
                                <a:pt x="525057" y="272540"/>
                                <a:pt x="523322" y="311506"/>
                                <a:pt x="520608" y="350409"/>
                              </a:cubicBezTo>
                              <a:cubicBezTo>
                                <a:pt x="519984" y="359356"/>
                                <a:pt x="517482" y="368140"/>
                                <a:pt x="517270" y="377106"/>
                              </a:cubicBezTo>
                              <a:cubicBezTo>
                                <a:pt x="514143" y="509464"/>
                                <a:pt x="512821" y="641859"/>
                                <a:pt x="510596" y="774236"/>
                              </a:cubicBezTo>
                              <a:cubicBezTo>
                                <a:pt x="509484" y="990043"/>
                                <a:pt x="510402" y="1205871"/>
                                <a:pt x="507259" y="1421658"/>
                              </a:cubicBezTo>
                              <a:cubicBezTo>
                                <a:pt x="507062" y="1435190"/>
                                <a:pt x="501356" y="1448194"/>
                                <a:pt x="500584" y="1461705"/>
                              </a:cubicBezTo>
                              <a:cubicBezTo>
                                <a:pt x="496901" y="1526158"/>
                                <a:pt x="496626" y="1590763"/>
                                <a:pt x="493910" y="1655264"/>
                              </a:cubicBezTo>
                              <a:cubicBezTo>
                                <a:pt x="489819" y="1752433"/>
                                <a:pt x="489583" y="1750560"/>
                                <a:pt x="483898" y="1818788"/>
                              </a:cubicBezTo>
                              <a:cubicBezTo>
                                <a:pt x="490292" y="1869935"/>
                                <a:pt x="506866" y="1866155"/>
                                <a:pt x="477224" y="1878858"/>
                              </a:cubicBezTo>
                              <a:cubicBezTo>
                                <a:pt x="473991" y="1880244"/>
                                <a:pt x="470549" y="1881083"/>
                                <a:pt x="467212" y="1882195"/>
                              </a:cubicBezTo>
                              <a:cubicBezTo>
                                <a:pt x="464987" y="1884420"/>
                                <a:pt x="463236" y="1887251"/>
                                <a:pt x="460538" y="1888870"/>
                              </a:cubicBezTo>
                              <a:cubicBezTo>
                                <a:pt x="457867" y="1890473"/>
                                <a:pt x="438695" y="1895506"/>
                                <a:pt x="437177" y="1895544"/>
                              </a:cubicBezTo>
                              <a:lnTo>
                                <a:pt x="53396" y="1902219"/>
                              </a:lnTo>
                              <a:cubicBezTo>
                                <a:pt x="43384" y="1903331"/>
                                <a:pt x="32714" y="1901815"/>
                                <a:pt x="23361" y="1905556"/>
                              </a:cubicBezTo>
                              <a:cubicBezTo>
                                <a:pt x="20095" y="1906863"/>
                                <a:pt x="21834" y="1912552"/>
                                <a:pt x="20024" y="1915568"/>
                              </a:cubicBezTo>
                              <a:cubicBezTo>
                                <a:pt x="18405" y="1918266"/>
                                <a:pt x="15574" y="1920017"/>
                                <a:pt x="13349" y="1922242"/>
                              </a:cubicBezTo>
                              <a:cubicBezTo>
                                <a:pt x="5468" y="1953766"/>
                                <a:pt x="10778" y="1940735"/>
                                <a:pt x="0" y="1962289"/>
                              </a:cubicBezTo>
                              <a:cubicBezTo>
                                <a:pt x="1113" y="1974525"/>
                                <a:pt x="1714" y="1986819"/>
                                <a:pt x="3338" y="1998998"/>
                              </a:cubicBezTo>
                              <a:cubicBezTo>
                                <a:pt x="3944" y="2003544"/>
                                <a:pt x="4400" y="2008365"/>
                                <a:pt x="6675" y="2012347"/>
                              </a:cubicBezTo>
                              <a:cubicBezTo>
                                <a:pt x="9016" y="2016445"/>
                                <a:pt x="13349" y="2019022"/>
                                <a:pt x="16686" y="2022359"/>
                              </a:cubicBezTo>
                              <a:cubicBezTo>
                                <a:pt x="24474" y="2045718"/>
                                <a:pt x="17570" y="2023436"/>
                                <a:pt x="26698" y="2069080"/>
                              </a:cubicBezTo>
                              <a:cubicBezTo>
                                <a:pt x="27986" y="2075521"/>
                                <a:pt x="30133" y="2088057"/>
                                <a:pt x="36710" y="2092441"/>
                              </a:cubicBezTo>
                              <a:cubicBezTo>
                                <a:pt x="40526" y="2094985"/>
                                <a:pt x="45609" y="2094666"/>
                                <a:pt x="50059" y="2095778"/>
                              </a:cubicBezTo>
                              <a:cubicBezTo>
                                <a:pt x="53396" y="2099115"/>
                                <a:pt x="55355" y="2105594"/>
                                <a:pt x="60070" y="2105790"/>
                              </a:cubicBezTo>
                              <a:cubicBezTo>
                                <a:pt x="80170" y="2106627"/>
                                <a:pt x="126301" y="2099665"/>
                                <a:pt x="153513" y="2095778"/>
                              </a:cubicBezTo>
                              <a:lnTo>
                                <a:pt x="250292" y="2099115"/>
                              </a:lnTo>
                              <a:cubicBezTo>
                                <a:pt x="259248" y="2099599"/>
                                <a:pt x="268052" y="2101707"/>
                                <a:pt x="276990" y="2102452"/>
                              </a:cubicBezTo>
                              <a:cubicBezTo>
                                <a:pt x="308109" y="2105045"/>
                                <a:pt x="339285" y="2106902"/>
                                <a:pt x="370432" y="2109127"/>
                              </a:cubicBezTo>
                              <a:cubicBezTo>
                                <a:pt x="394496" y="2113137"/>
                                <a:pt x="395808" y="2113135"/>
                                <a:pt x="423828" y="2119139"/>
                              </a:cubicBezTo>
                              <a:cubicBezTo>
                                <a:pt x="428313" y="2120100"/>
                                <a:pt x="432882" y="2120866"/>
                                <a:pt x="437177" y="2122476"/>
                              </a:cubicBezTo>
                              <a:cubicBezTo>
                                <a:pt x="441835" y="2124223"/>
                                <a:pt x="445868" y="2127403"/>
                                <a:pt x="450526" y="2129150"/>
                              </a:cubicBezTo>
                              <a:cubicBezTo>
                                <a:pt x="454821" y="2130760"/>
                                <a:pt x="459524" y="2131037"/>
                                <a:pt x="463875" y="2132487"/>
                              </a:cubicBezTo>
                              <a:cubicBezTo>
                                <a:pt x="469558" y="2134381"/>
                                <a:pt x="474878" y="2137268"/>
                                <a:pt x="480561" y="2139162"/>
                              </a:cubicBezTo>
                              <a:cubicBezTo>
                                <a:pt x="484912" y="2140612"/>
                                <a:pt x="489500" y="2141239"/>
                                <a:pt x="493910" y="2142499"/>
                              </a:cubicBezTo>
                              <a:cubicBezTo>
                                <a:pt x="526229" y="2151732"/>
                                <a:pt x="463242" y="2137699"/>
                                <a:pt x="537294" y="2152511"/>
                              </a:cubicBezTo>
                              <a:lnTo>
                                <a:pt x="553980" y="2169197"/>
                              </a:lnTo>
                              <a:lnTo>
                                <a:pt x="563992" y="2179209"/>
                              </a:lnTo>
                              <a:cubicBezTo>
                                <a:pt x="566217" y="2184771"/>
                                <a:pt x="567757" y="2190658"/>
                                <a:pt x="570666" y="2195895"/>
                              </a:cubicBezTo>
                              <a:cubicBezTo>
                                <a:pt x="573367" y="2200757"/>
                                <a:pt x="578191" y="2204269"/>
                                <a:pt x="580678" y="2209244"/>
                              </a:cubicBezTo>
                              <a:cubicBezTo>
                                <a:pt x="582729" y="2213346"/>
                                <a:pt x="582755" y="2218183"/>
                                <a:pt x="584015" y="2222593"/>
                              </a:cubicBezTo>
                              <a:cubicBezTo>
                                <a:pt x="584981" y="2225975"/>
                                <a:pt x="585779" y="2229458"/>
                                <a:pt x="587352" y="2232604"/>
                              </a:cubicBezTo>
                              <a:cubicBezTo>
                                <a:pt x="591998" y="2241895"/>
                                <a:pt x="596659" y="2245248"/>
                                <a:pt x="604038" y="2252628"/>
                              </a:cubicBezTo>
                              <a:cubicBezTo>
                                <a:pt x="604482" y="2254405"/>
                                <a:pt x="608799" y="2273117"/>
                                <a:pt x="610713" y="2275988"/>
                              </a:cubicBezTo>
                              <a:cubicBezTo>
                                <a:pt x="613331" y="2279915"/>
                                <a:pt x="617703" y="2282374"/>
                                <a:pt x="620724" y="2286000"/>
                              </a:cubicBezTo>
                              <a:cubicBezTo>
                                <a:pt x="623292" y="2289081"/>
                                <a:pt x="625174" y="2292675"/>
                                <a:pt x="627399" y="2296012"/>
                              </a:cubicBezTo>
                              <a:cubicBezTo>
                                <a:pt x="631066" y="2325352"/>
                                <a:pt x="629867" y="2322570"/>
                                <a:pt x="637411" y="2352744"/>
                              </a:cubicBezTo>
                              <a:cubicBezTo>
                                <a:pt x="641556" y="2369323"/>
                                <a:pt x="640257" y="2356997"/>
                                <a:pt x="647422" y="2376105"/>
                              </a:cubicBezTo>
                              <a:cubicBezTo>
                                <a:pt x="649032" y="2380400"/>
                                <a:pt x="649499" y="2385044"/>
                                <a:pt x="650759" y="2389454"/>
                              </a:cubicBezTo>
                              <a:cubicBezTo>
                                <a:pt x="654032" y="2400908"/>
                                <a:pt x="654841" y="2400954"/>
                                <a:pt x="660771" y="2412814"/>
                              </a:cubicBezTo>
                              <a:cubicBezTo>
                                <a:pt x="665120" y="2434564"/>
                                <a:pt x="663371" y="2428156"/>
                                <a:pt x="670783" y="2452861"/>
                              </a:cubicBezTo>
                              <a:cubicBezTo>
                                <a:pt x="671794" y="2456230"/>
                                <a:pt x="672547" y="2459727"/>
                                <a:pt x="674120" y="2462873"/>
                              </a:cubicBezTo>
                              <a:cubicBezTo>
                                <a:pt x="675914" y="2466461"/>
                                <a:pt x="678570" y="2469548"/>
                                <a:pt x="680795" y="2472885"/>
                              </a:cubicBezTo>
                              <a:cubicBezTo>
                                <a:pt x="681864" y="2477161"/>
                                <a:pt x="685076" y="2491458"/>
                                <a:pt x="687469" y="2496245"/>
                              </a:cubicBezTo>
                              <a:cubicBezTo>
                                <a:pt x="689263" y="2499832"/>
                                <a:pt x="691918" y="2502920"/>
                                <a:pt x="694143" y="2506257"/>
                              </a:cubicBezTo>
                              <a:cubicBezTo>
                                <a:pt x="703729" y="2544592"/>
                                <a:pt x="690324" y="2497344"/>
                                <a:pt x="704155" y="2529617"/>
                              </a:cubicBezTo>
                              <a:cubicBezTo>
                                <a:pt x="710579" y="2544607"/>
                                <a:pt x="704328" y="2539974"/>
                                <a:pt x="710830" y="2552978"/>
                              </a:cubicBezTo>
                              <a:cubicBezTo>
                                <a:pt x="712624" y="2556565"/>
                                <a:pt x="715710" y="2559403"/>
                                <a:pt x="717504" y="2562990"/>
                              </a:cubicBezTo>
                              <a:cubicBezTo>
                                <a:pt x="721293" y="2570567"/>
                                <a:pt x="724370" y="2578484"/>
                                <a:pt x="727516" y="2586350"/>
                              </a:cubicBezTo>
                              <a:cubicBezTo>
                                <a:pt x="728823" y="2589616"/>
                                <a:pt x="729280" y="2593216"/>
                                <a:pt x="730853" y="2596362"/>
                              </a:cubicBezTo>
                              <a:cubicBezTo>
                                <a:pt x="732647" y="2599949"/>
                                <a:pt x="735302" y="2603037"/>
                                <a:pt x="737527" y="2606374"/>
                              </a:cubicBezTo>
                              <a:cubicBezTo>
                                <a:pt x="746358" y="2641688"/>
                                <a:pt x="734368" y="2600099"/>
                                <a:pt x="747539" y="2629734"/>
                              </a:cubicBezTo>
                              <a:cubicBezTo>
                                <a:pt x="763423" y="2665474"/>
                                <a:pt x="745785" y="2637114"/>
                                <a:pt x="760888" y="2659769"/>
                              </a:cubicBezTo>
                              <a:cubicBezTo>
                                <a:pt x="764225" y="2669781"/>
                                <a:pt x="768001" y="2679657"/>
                                <a:pt x="770900" y="2689804"/>
                              </a:cubicBezTo>
                              <a:cubicBezTo>
                                <a:pt x="773125" y="2697591"/>
                                <a:pt x="774566" y="2705646"/>
                                <a:pt x="777574" y="2713165"/>
                              </a:cubicBezTo>
                              <a:cubicBezTo>
                                <a:pt x="779064" y="2716889"/>
                                <a:pt x="782123" y="2719776"/>
                                <a:pt x="784249" y="2723177"/>
                              </a:cubicBezTo>
                              <a:cubicBezTo>
                                <a:pt x="787687" y="2728677"/>
                                <a:pt x="791359" y="2734061"/>
                                <a:pt x="794260" y="2739863"/>
                              </a:cubicBezTo>
                              <a:cubicBezTo>
                                <a:pt x="795833" y="2743009"/>
                                <a:pt x="796211" y="2746641"/>
                                <a:pt x="797597" y="2749874"/>
                              </a:cubicBezTo>
                              <a:cubicBezTo>
                                <a:pt x="799557" y="2754447"/>
                                <a:pt x="802424" y="2758604"/>
                                <a:pt x="804272" y="2763223"/>
                              </a:cubicBezTo>
                              <a:cubicBezTo>
                                <a:pt x="816186" y="2793009"/>
                                <a:pt x="804779" y="2773997"/>
                                <a:pt x="817621" y="2793258"/>
                              </a:cubicBezTo>
                              <a:cubicBezTo>
                                <a:pt x="826005" y="2818413"/>
                                <a:pt x="814698" y="2787415"/>
                                <a:pt x="827632" y="2813282"/>
                              </a:cubicBezTo>
                              <a:cubicBezTo>
                                <a:pt x="836296" y="2830609"/>
                                <a:pt x="824609" y="2816931"/>
                                <a:pt x="837644" y="2829968"/>
                              </a:cubicBezTo>
                              <a:cubicBezTo>
                                <a:pt x="844636" y="2857938"/>
                                <a:pt x="835754" y="2832138"/>
                                <a:pt x="847656" y="2849991"/>
                              </a:cubicBezTo>
                              <a:cubicBezTo>
                                <a:pt x="854852" y="2860785"/>
                                <a:pt x="867679" y="2883363"/>
                                <a:pt x="867679" y="2883363"/>
                              </a:cubicBezTo>
                              <a:cubicBezTo>
                                <a:pt x="873849" y="2908046"/>
                                <a:pt x="866845" y="2886387"/>
                                <a:pt x="877691" y="2906724"/>
                              </a:cubicBezTo>
                              <a:cubicBezTo>
                                <a:pt x="884714" y="2919893"/>
                                <a:pt x="891040" y="2933422"/>
                                <a:pt x="897714" y="2946771"/>
                              </a:cubicBezTo>
                              <a:cubicBezTo>
                                <a:pt x="905152" y="2976520"/>
                                <a:pt x="897903" y="2966981"/>
                                <a:pt x="911063" y="2980143"/>
                              </a:cubicBezTo>
                              <a:cubicBezTo>
                                <a:pt x="916655" y="3002514"/>
                                <a:pt x="911648" y="2985041"/>
                                <a:pt x="921075" y="3010178"/>
                              </a:cubicBezTo>
                              <a:cubicBezTo>
                                <a:pt x="922310" y="3013472"/>
                                <a:pt x="922839" y="3017044"/>
                                <a:pt x="924412" y="3020190"/>
                              </a:cubicBezTo>
                              <a:cubicBezTo>
                                <a:pt x="926206" y="3023777"/>
                                <a:pt x="928861" y="3026864"/>
                                <a:pt x="931086" y="3030201"/>
                              </a:cubicBezTo>
                              <a:cubicBezTo>
                                <a:pt x="937451" y="3074748"/>
                                <a:pt x="927446" y="3038092"/>
                                <a:pt x="944435" y="3063574"/>
                              </a:cubicBezTo>
                              <a:cubicBezTo>
                                <a:pt x="961765" y="3089569"/>
                                <a:pt x="933660" y="3059470"/>
                                <a:pt x="954447" y="3080260"/>
                              </a:cubicBezTo>
                              <a:cubicBezTo>
                                <a:pt x="955559" y="3083597"/>
                                <a:pt x="955974" y="3087255"/>
                                <a:pt x="957784" y="3090271"/>
                              </a:cubicBezTo>
                              <a:cubicBezTo>
                                <a:pt x="960955" y="3095555"/>
                                <a:pt x="969922" y="3100588"/>
                                <a:pt x="974470" y="3103620"/>
                              </a:cubicBezTo>
                              <a:cubicBezTo>
                                <a:pt x="978256" y="3114975"/>
                                <a:pt x="978955" y="3119484"/>
                                <a:pt x="987819" y="3130318"/>
                              </a:cubicBezTo>
                              <a:cubicBezTo>
                                <a:pt x="993796" y="3137623"/>
                                <a:pt x="1007843" y="3150341"/>
                                <a:pt x="1007843" y="3150341"/>
                              </a:cubicBezTo>
                              <a:cubicBezTo>
                                <a:pt x="1010068" y="3155903"/>
                                <a:pt x="1011194" y="3162043"/>
                                <a:pt x="1014517" y="3167028"/>
                              </a:cubicBezTo>
                              <a:cubicBezTo>
                                <a:pt x="1018007" y="3172264"/>
                                <a:pt x="1027866" y="3180377"/>
                                <a:pt x="1027866" y="3180377"/>
                              </a:cubicBezTo>
                              <a:cubicBezTo>
                                <a:pt x="1036765" y="3207074"/>
                                <a:pt x="1023416" y="3175926"/>
                                <a:pt x="1041215" y="3193725"/>
                              </a:cubicBezTo>
                              <a:cubicBezTo>
                                <a:pt x="1046887" y="3199397"/>
                                <a:pt x="1050114" y="3207074"/>
                                <a:pt x="1054564" y="3213749"/>
                              </a:cubicBezTo>
                              <a:cubicBezTo>
                                <a:pt x="1056789" y="3217086"/>
                                <a:pt x="1059970" y="3219955"/>
                                <a:pt x="1061238" y="3223760"/>
                              </a:cubicBezTo>
                              <a:cubicBezTo>
                                <a:pt x="1065571" y="3236757"/>
                                <a:pt x="1062089" y="3231284"/>
                                <a:pt x="1071250" y="3240447"/>
                              </a:cubicBezTo>
                              <a:cubicBezTo>
                                <a:pt x="1079185" y="3264252"/>
                                <a:pt x="1067933" y="3235470"/>
                                <a:pt x="1084599" y="3260470"/>
                              </a:cubicBezTo>
                              <a:cubicBezTo>
                                <a:pt x="1086550" y="3263397"/>
                                <a:pt x="1086363" y="3267336"/>
                                <a:pt x="1087936" y="3270482"/>
                              </a:cubicBezTo>
                              <a:cubicBezTo>
                                <a:pt x="1089730" y="3274069"/>
                                <a:pt x="1093003" y="3276819"/>
                                <a:pt x="1094611" y="3280493"/>
                              </a:cubicBezTo>
                              <a:cubicBezTo>
                                <a:pt x="1100821" y="3294688"/>
                                <a:pt x="1106140" y="3309266"/>
                                <a:pt x="1111297" y="3323877"/>
                              </a:cubicBezTo>
                              <a:cubicBezTo>
                                <a:pt x="1112823" y="3328202"/>
                                <a:pt x="1112827" y="3333010"/>
                                <a:pt x="1114634" y="3337226"/>
                              </a:cubicBezTo>
                              <a:cubicBezTo>
                                <a:pt x="1130648" y="3374596"/>
                                <a:pt x="1111352" y="3314852"/>
                                <a:pt x="1127983" y="3360587"/>
                              </a:cubicBezTo>
                              <a:cubicBezTo>
                                <a:pt x="1130751" y="3368198"/>
                                <a:pt x="1132096" y="3376264"/>
                                <a:pt x="1134657" y="3383947"/>
                              </a:cubicBezTo>
                              <a:cubicBezTo>
                                <a:pt x="1143867" y="3411578"/>
                                <a:pt x="1141214" y="3391104"/>
                                <a:pt x="1148006" y="3427331"/>
                              </a:cubicBezTo>
                              <a:cubicBezTo>
                                <a:pt x="1149659" y="3436146"/>
                                <a:pt x="1149784" y="3445197"/>
                                <a:pt x="1151343" y="3454029"/>
                              </a:cubicBezTo>
                              <a:cubicBezTo>
                                <a:pt x="1153125" y="3464129"/>
                                <a:pt x="1155869" y="3474036"/>
                                <a:pt x="1158018" y="3484064"/>
                              </a:cubicBezTo>
                              <a:cubicBezTo>
                                <a:pt x="1159207" y="3489610"/>
                                <a:pt x="1160589" y="3495130"/>
                                <a:pt x="1161355" y="3500750"/>
                              </a:cubicBezTo>
                              <a:cubicBezTo>
                                <a:pt x="1163928" y="3519617"/>
                                <a:pt x="1164767" y="3538723"/>
                                <a:pt x="1168030" y="3557483"/>
                              </a:cubicBezTo>
                              <a:cubicBezTo>
                                <a:pt x="1169235" y="3564414"/>
                                <a:pt x="1172683" y="3570767"/>
                                <a:pt x="1174704" y="3577506"/>
                              </a:cubicBezTo>
                              <a:cubicBezTo>
                                <a:pt x="1176022" y="3581899"/>
                                <a:pt x="1176723" y="3586462"/>
                                <a:pt x="1178041" y="3590855"/>
                              </a:cubicBezTo>
                              <a:cubicBezTo>
                                <a:pt x="1183803" y="3610061"/>
                                <a:pt x="1185518" y="3608977"/>
                                <a:pt x="1188053" y="3627565"/>
                              </a:cubicBezTo>
                              <a:cubicBezTo>
                                <a:pt x="1190626" y="3646432"/>
                                <a:pt x="1192034" y="3665448"/>
                                <a:pt x="1194727" y="3684298"/>
                              </a:cubicBezTo>
                              <a:cubicBezTo>
                                <a:pt x="1195376" y="3688839"/>
                                <a:pt x="1196858" y="3693222"/>
                                <a:pt x="1198065" y="3697647"/>
                              </a:cubicBezTo>
                              <a:cubicBezTo>
                                <a:pt x="1200196" y="3705460"/>
                                <a:pt x="1201971" y="3713396"/>
                                <a:pt x="1204739" y="3721007"/>
                              </a:cubicBezTo>
                              <a:cubicBezTo>
                                <a:pt x="1206439" y="3725682"/>
                                <a:pt x="1209189" y="3729906"/>
                                <a:pt x="1211414" y="3734356"/>
                              </a:cubicBezTo>
                              <a:cubicBezTo>
                                <a:pt x="1212526" y="3739918"/>
                                <a:pt x="1212760" y="3745731"/>
                                <a:pt x="1214751" y="3751042"/>
                              </a:cubicBezTo>
                              <a:cubicBezTo>
                                <a:pt x="1216159" y="3754798"/>
                                <a:pt x="1220157" y="3757249"/>
                                <a:pt x="1221425" y="3761054"/>
                              </a:cubicBezTo>
                              <a:cubicBezTo>
                                <a:pt x="1223565" y="3767473"/>
                                <a:pt x="1222818" y="3774596"/>
                                <a:pt x="1224762" y="3781077"/>
                              </a:cubicBezTo>
                              <a:cubicBezTo>
                                <a:pt x="1226192" y="3785842"/>
                                <a:pt x="1229651" y="3789783"/>
                                <a:pt x="1231437" y="3794426"/>
                              </a:cubicBezTo>
                              <a:cubicBezTo>
                                <a:pt x="1235226" y="3804276"/>
                                <a:pt x="1238890" y="3814223"/>
                                <a:pt x="1241449" y="3824461"/>
                              </a:cubicBezTo>
                              <a:cubicBezTo>
                                <a:pt x="1252667" y="3869334"/>
                                <a:pt x="1245306" y="3852201"/>
                                <a:pt x="1258135" y="3877857"/>
                              </a:cubicBezTo>
                              <a:cubicBezTo>
                                <a:pt x="1259247" y="3883419"/>
                                <a:pt x="1259481" y="3889232"/>
                                <a:pt x="1261472" y="3894543"/>
                              </a:cubicBezTo>
                              <a:cubicBezTo>
                                <a:pt x="1273684" y="3927110"/>
                                <a:pt x="1263750" y="3879235"/>
                                <a:pt x="1271484" y="3917904"/>
                              </a:cubicBezTo>
                              <a:cubicBezTo>
                                <a:pt x="1283593" y="3978442"/>
                                <a:pt x="1264764" y="3896598"/>
                                <a:pt x="1281495" y="3957950"/>
                              </a:cubicBezTo>
                              <a:cubicBezTo>
                                <a:pt x="1288156" y="3982375"/>
                                <a:pt x="1279891" y="3967225"/>
                                <a:pt x="1291507" y="3984648"/>
                              </a:cubicBezTo>
                              <a:cubicBezTo>
                                <a:pt x="1292619" y="3994660"/>
                                <a:pt x="1293273" y="4004733"/>
                                <a:pt x="1294844" y="4014683"/>
                              </a:cubicBezTo>
                              <a:cubicBezTo>
                                <a:pt x="1296613" y="4025889"/>
                                <a:pt x="1299490" y="4036894"/>
                                <a:pt x="1301519" y="4048055"/>
                              </a:cubicBezTo>
                              <a:cubicBezTo>
                                <a:pt x="1303940" y="4061370"/>
                                <a:pt x="1305968" y="4074753"/>
                                <a:pt x="1308193" y="4088102"/>
                              </a:cubicBezTo>
                              <a:cubicBezTo>
                                <a:pt x="1309305" y="4171533"/>
                                <a:pt x="1309612" y="4254978"/>
                                <a:pt x="1311530" y="4338394"/>
                              </a:cubicBezTo>
                              <a:cubicBezTo>
                                <a:pt x="1311838" y="4351786"/>
                                <a:pt x="1312362" y="4365282"/>
                                <a:pt x="1314868" y="4378441"/>
                              </a:cubicBezTo>
                              <a:cubicBezTo>
                                <a:pt x="1318433" y="4397160"/>
                                <a:pt x="1323939" y="4406597"/>
                                <a:pt x="1331554" y="4421825"/>
                              </a:cubicBezTo>
                              <a:cubicBezTo>
                                <a:pt x="1332666" y="4427387"/>
                                <a:pt x="1332855" y="4433217"/>
                                <a:pt x="1334891" y="4438511"/>
                              </a:cubicBezTo>
                              <a:cubicBezTo>
                                <a:pt x="1338463" y="4447798"/>
                                <a:pt x="1348240" y="4465209"/>
                                <a:pt x="1348240" y="4465209"/>
                              </a:cubicBezTo>
                              <a:cubicBezTo>
                                <a:pt x="1349309" y="4469486"/>
                                <a:pt x="1352520" y="4483781"/>
                                <a:pt x="1354914" y="4488569"/>
                              </a:cubicBezTo>
                              <a:cubicBezTo>
                                <a:pt x="1356708" y="4492157"/>
                                <a:pt x="1358188" y="4496455"/>
                                <a:pt x="1361589" y="4498581"/>
                              </a:cubicBezTo>
                              <a:cubicBezTo>
                                <a:pt x="1367555" y="4502310"/>
                                <a:pt x="1381612" y="4505255"/>
                                <a:pt x="1381612" y="4505255"/>
                              </a:cubicBezTo>
                              <a:cubicBezTo>
                                <a:pt x="1399407" y="4531950"/>
                                <a:pt x="1376053" y="4499697"/>
                                <a:pt x="1398298" y="4521941"/>
                              </a:cubicBezTo>
                              <a:cubicBezTo>
                                <a:pt x="1401134" y="4524777"/>
                                <a:pt x="1402137" y="4529117"/>
                                <a:pt x="1404973" y="4531953"/>
                              </a:cubicBezTo>
                              <a:cubicBezTo>
                                <a:pt x="1407809" y="4534789"/>
                                <a:pt x="1411852" y="4536122"/>
                                <a:pt x="1414984" y="4538628"/>
                              </a:cubicBezTo>
                              <a:cubicBezTo>
                                <a:pt x="1417441" y="4540594"/>
                                <a:pt x="1419242" y="4543288"/>
                                <a:pt x="1421659" y="4545302"/>
                              </a:cubicBezTo>
                              <a:cubicBezTo>
                                <a:pt x="1425932" y="4548863"/>
                                <a:pt x="1431388" y="4551091"/>
                                <a:pt x="1435008" y="4555314"/>
                              </a:cubicBezTo>
                              <a:cubicBezTo>
                                <a:pt x="1473889" y="4600676"/>
                                <a:pt x="1445128" y="4583734"/>
                                <a:pt x="1475054" y="4598698"/>
                              </a:cubicBezTo>
                              <a:cubicBezTo>
                                <a:pt x="1476167" y="4603148"/>
                                <a:pt x="1476196" y="4608020"/>
                                <a:pt x="1478392" y="4612047"/>
                              </a:cubicBezTo>
                              <a:cubicBezTo>
                                <a:pt x="1490346" y="4633961"/>
                                <a:pt x="1490077" y="4632073"/>
                                <a:pt x="1505089" y="4642082"/>
                              </a:cubicBezTo>
                              <a:cubicBezTo>
                                <a:pt x="1510885" y="4659465"/>
                                <a:pt x="1504631" y="4645681"/>
                                <a:pt x="1515101" y="4658768"/>
                              </a:cubicBezTo>
                              <a:cubicBezTo>
                                <a:pt x="1517607" y="4661900"/>
                                <a:pt x="1518758" y="4666138"/>
                                <a:pt x="1521776" y="4668779"/>
                              </a:cubicBezTo>
                              <a:cubicBezTo>
                                <a:pt x="1527813" y="4674061"/>
                                <a:pt x="1536127" y="4676456"/>
                                <a:pt x="1541799" y="4682128"/>
                              </a:cubicBezTo>
                              <a:cubicBezTo>
                                <a:pt x="1557539" y="4697868"/>
                                <a:pt x="1544918" y="4688232"/>
                                <a:pt x="1561822" y="4695477"/>
                              </a:cubicBezTo>
                              <a:cubicBezTo>
                                <a:pt x="1566395" y="4697437"/>
                                <a:pt x="1570264" y="4701334"/>
                                <a:pt x="1575171" y="4702152"/>
                              </a:cubicBezTo>
                              <a:cubicBezTo>
                                <a:pt x="1590572" y="4704719"/>
                                <a:pt x="1606318" y="4704377"/>
                                <a:pt x="1621892" y="4705489"/>
                              </a:cubicBezTo>
                              <a:cubicBezTo>
                                <a:pt x="1645253" y="4703264"/>
                                <a:pt x="1668689" y="4701725"/>
                                <a:pt x="1691974" y="4698814"/>
                              </a:cubicBezTo>
                              <a:cubicBezTo>
                                <a:pt x="1695465" y="4698378"/>
                                <a:pt x="1698911" y="4697185"/>
                                <a:pt x="1701986" y="4695477"/>
                              </a:cubicBezTo>
                              <a:cubicBezTo>
                                <a:pt x="1708998" y="4691581"/>
                                <a:pt x="1722009" y="4682128"/>
                                <a:pt x="1722009" y="4682128"/>
                              </a:cubicBezTo>
                              <a:cubicBezTo>
                                <a:pt x="1728306" y="4663238"/>
                                <a:pt x="1726936" y="4673071"/>
                                <a:pt x="1718672" y="4642082"/>
                              </a:cubicBezTo>
                              <a:cubicBezTo>
                                <a:pt x="1716859" y="4635284"/>
                                <a:pt x="1715900" y="4627912"/>
                                <a:pt x="1711997" y="4622058"/>
                              </a:cubicBezTo>
                              <a:lnTo>
                                <a:pt x="1691974" y="4592023"/>
                              </a:lnTo>
                              <a:lnTo>
                                <a:pt x="1685300" y="4582012"/>
                              </a:lnTo>
                              <a:cubicBezTo>
                                <a:pt x="1681938" y="4568567"/>
                                <a:pt x="1676136" y="4542811"/>
                                <a:pt x="1668614" y="4535290"/>
                              </a:cubicBezTo>
                              <a:lnTo>
                                <a:pt x="1661939" y="4528616"/>
                              </a:lnTo>
                              <a:cubicBezTo>
                                <a:pt x="1654994" y="4500835"/>
                                <a:pt x="1663451" y="4528301"/>
                                <a:pt x="1651927" y="4505255"/>
                              </a:cubicBezTo>
                              <a:cubicBezTo>
                                <a:pt x="1643262" y="4487925"/>
                                <a:pt x="1654953" y="4501608"/>
                                <a:pt x="1641916" y="4488569"/>
                              </a:cubicBezTo>
                              <a:cubicBezTo>
                                <a:pt x="1633668" y="4463827"/>
                                <a:pt x="1638387" y="4474839"/>
                                <a:pt x="1628567" y="4455197"/>
                              </a:cubicBezTo>
                              <a:cubicBezTo>
                                <a:pt x="1627455" y="4449635"/>
                                <a:pt x="1627222" y="4443822"/>
                                <a:pt x="1625230" y="4438511"/>
                              </a:cubicBezTo>
                              <a:cubicBezTo>
                                <a:pt x="1623822" y="4434755"/>
                                <a:pt x="1619528" y="4432390"/>
                                <a:pt x="1618555" y="4428499"/>
                              </a:cubicBezTo>
                              <a:cubicBezTo>
                                <a:pt x="1616112" y="4418727"/>
                                <a:pt x="1617103" y="4408359"/>
                                <a:pt x="1615218" y="4398464"/>
                              </a:cubicBezTo>
                              <a:cubicBezTo>
                                <a:pt x="1612643" y="4384947"/>
                                <a:pt x="1607468" y="4371990"/>
                                <a:pt x="1605206" y="4358417"/>
                              </a:cubicBezTo>
                              <a:cubicBezTo>
                                <a:pt x="1604094" y="4351743"/>
                                <a:pt x="1604009" y="4344813"/>
                                <a:pt x="1601869" y="4338394"/>
                              </a:cubicBezTo>
                              <a:cubicBezTo>
                                <a:pt x="1599106" y="4330105"/>
                                <a:pt x="1590349" y="4324569"/>
                                <a:pt x="1585183" y="4318371"/>
                              </a:cubicBezTo>
                              <a:cubicBezTo>
                                <a:pt x="1582615" y="4315290"/>
                                <a:pt x="1580498" y="4311842"/>
                                <a:pt x="1578508" y="4308359"/>
                              </a:cubicBezTo>
                              <a:cubicBezTo>
                                <a:pt x="1576040" y="4304040"/>
                                <a:pt x="1575352" y="4298528"/>
                                <a:pt x="1571834" y="4295010"/>
                              </a:cubicBezTo>
                              <a:cubicBezTo>
                                <a:pt x="1569347" y="4292523"/>
                                <a:pt x="1565159" y="4292785"/>
                                <a:pt x="1561822" y="4291673"/>
                              </a:cubicBezTo>
                              <a:cubicBezTo>
                                <a:pt x="1560710" y="4288336"/>
                                <a:pt x="1560193" y="4284736"/>
                                <a:pt x="1558485" y="4281661"/>
                              </a:cubicBezTo>
                              <a:cubicBezTo>
                                <a:pt x="1548506" y="4263700"/>
                                <a:pt x="1547285" y="4263787"/>
                                <a:pt x="1535124" y="4251626"/>
                              </a:cubicBezTo>
                              <a:cubicBezTo>
                                <a:pt x="1519239" y="4219855"/>
                                <a:pt x="1523728" y="4234684"/>
                                <a:pt x="1518438" y="4208242"/>
                              </a:cubicBezTo>
                              <a:cubicBezTo>
                                <a:pt x="1516133" y="4134488"/>
                                <a:pt x="1520403" y="4118887"/>
                                <a:pt x="1508427" y="4061404"/>
                              </a:cubicBezTo>
                              <a:cubicBezTo>
                                <a:pt x="1499921" y="4020575"/>
                                <a:pt x="1507625" y="4030569"/>
                                <a:pt x="1491741" y="4014683"/>
                              </a:cubicBezTo>
                              <a:cubicBezTo>
                                <a:pt x="1484102" y="3984132"/>
                                <a:pt x="1495200" y="4021586"/>
                                <a:pt x="1471717" y="3977974"/>
                              </a:cubicBezTo>
                              <a:cubicBezTo>
                                <a:pt x="1467470" y="3970086"/>
                                <a:pt x="1466840" y="3954717"/>
                                <a:pt x="1458368" y="3947939"/>
                              </a:cubicBezTo>
                              <a:cubicBezTo>
                                <a:pt x="1455621" y="3945742"/>
                                <a:pt x="1451694" y="3945714"/>
                                <a:pt x="1448357" y="3944601"/>
                              </a:cubicBezTo>
                              <a:cubicBezTo>
                                <a:pt x="1446132" y="3937927"/>
                                <a:pt x="1445584" y="3930432"/>
                                <a:pt x="1441682" y="3924578"/>
                              </a:cubicBezTo>
                              <a:cubicBezTo>
                                <a:pt x="1439457" y="3921241"/>
                                <a:pt x="1436802" y="3918153"/>
                                <a:pt x="1435008" y="3914566"/>
                              </a:cubicBezTo>
                              <a:cubicBezTo>
                                <a:pt x="1433435" y="3911420"/>
                                <a:pt x="1433867" y="3907302"/>
                                <a:pt x="1431670" y="3904555"/>
                              </a:cubicBezTo>
                              <a:cubicBezTo>
                                <a:pt x="1429164" y="3901423"/>
                                <a:pt x="1424996" y="3900105"/>
                                <a:pt x="1421659" y="3897880"/>
                              </a:cubicBezTo>
                              <a:cubicBezTo>
                                <a:pt x="1419434" y="3892318"/>
                                <a:pt x="1416705" y="3886932"/>
                                <a:pt x="1414984" y="3881194"/>
                              </a:cubicBezTo>
                              <a:cubicBezTo>
                                <a:pt x="1413354" y="3875761"/>
                                <a:pt x="1411800" y="3870178"/>
                                <a:pt x="1411647" y="3864508"/>
                              </a:cubicBezTo>
                              <a:cubicBezTo>
                                <a:pt x="1409573" y="3787772"/>
                                <a:pt x="1411223" y="3710948"/>
                                <a:pt x="1408310" y="3634239"/>
                              </a:cubicBezTo>
                              <a:cubicBezTo>
                                <a:pt x="1407879" y="3622903"/>
                                <a:pt x="1403726" y="3612017"/>
                                <a:pt x="1401635" y="3600867"/>
                              </a:cubicBezTo>
                              <a:cubicBezTo>
                                <a:pt x="1396943" y="3575844"/>
                                <a:pt x="1402463" y="3587093"/>
                                <a:pt x="1391624" y="3570832"/>
                              </a:cubicBezTo>
                              <a:cubicBezTo>
                                <a:pt x="1390511" y="3565270"/>
                                <a:pt x="1390278" y="3559457"/>
                                <a:pt x="1388286" y="3554146"/>
                              </a:cubicBezTo>
                              <a:cubicBezTo>
                                <a:pt x="1386878" y="3550391"/>
                                <a:pt x="1383406" y="3547721"/>
                                <a:pt x="1381612" y="3544134"/>
                              </a:cubicBezTo>
                              <a:cubicBezTo>
                                <a:pt x="1368876" y="3518659"/>
                                <a:pt x="1392466" y="3553041"/>
                                <a:pt x="1368263" y="3520774"/>
                              </a:cubicBezTo>
                              <a:cubicBezTo>
                                <a:pt x="1359877" y="3495612"/>
                                <a:pt x="1371189" y="3526624"/>
                                <a:pt x="1358251" y="3500750"/>
                              </a:cubicBezTo>
                              <a:cubicBezTo>
                                <a:pt x="1344429" y="3473108"/>
                                <a:pt x="1367374" y="3509431"/>
                                <a:pt x="1348240" y="3480727"/>
                              </a:cubicBezTo>
                              <a:cubicBezTo>
                                <a:pt x="1347128" y="3476277"/>
                                <a:pt x="1345803" y="3471876"/>
                                <a:pt x="1344903" y="3467378"/>
                              </a:cubicBezTo>
                              <a:cubicBezTo>
                                <a:pt x="1343576" y="3460743"/>
                                <a:pt x="1343087" y="3453948"/>
                                <a:pt x="1341565" y="3447355"/>
                              </a:cubicBezTo>
                              <a:cubicBezTo>
                                <a:pt x="1339744" y="3439464"/>
                                <a:pt x="1337116" y="3431781"/>
                                <a:pt x="1334891" y="3423994"/>
                              </a:cubicBezTo>
                              <a:cubicBezTo>
                                <a:pt x="1332692" y="3364626"/>
                                <a:pt x="1332837" y="3321502"/>
                                <a:pt x="1324879" y="3263807"/>
                              </a:cubicBezTo>
                              <a:cubicBezTo>
                                <a:pt x="1323626" y="3254720"/>
                                <a:pt x="1320430" y="3246008"/>
                                <a:pt x="1318205" y="3237109"/>
                              </a:cubicBezTo>
                              <a:cubicBezTo>
                                <a:pt x="1317093" y="3219311"/>
                                <a:pt x="1317278" y="3201384"/>
                                <a:pt x="1314868" y="3183714"/>
                              </a:cubicBezTo>
                              <a:cubicBezTo>
                                <a:pt x="1313917" y="3176743"/>
                                <a:pt x="1310215" y="3170429"/>
                                <a:pt x="1308193" y="3163690"/>
                              </a:cubicBezTo>
                              <a:cubicBezTo>
                                <a:pt x="1295618" y="3121773"/>
                                <a:pt x="1312737" y="3173984"/>
                                <a:pt x="1301519" y="3140330"/>
                              </a:cubicBezTo>
                              <a:cubicBezTo>
                                <a:pt x="1299294" y="3055787"/>
                                <a:pt x="1299067" y="2971168"/>
                                <a:pt x="1294844" y="2886701"/>
                              </a:cubicBezTo>
                              <a:cubicBezTo>
                                <a:pt x="1294596" y="2881732"/>
                                <a:pt x="1288190" y="2878327"/>
                                <a:pt x="1288170" y="2873352"/>
                              </a:cubicBezTo>
                              <a:cubicBezTo>
                                <a:pt x="1287076" y="2603037"/>
                                <a:pt x="1289318" y="2332715"/>
                                <a:pt x="1291507" y="2062406"/>
                              </a:cubicBezTo>
                              <a:cubicBezTo>
                                <a:pt x="1291544" y="2057820"/>
                                <a:pt x="1293849" y="2053534"/>
                                <a:pt x="1294844" y="2049057"/>
                              </a:cubicBezTo>
                              <a:cubicBezTo>
                                <a:pt x="1299655" y="2027407"/>
                                <a:pt x="1294549" y="2037819"/>
                                <a:pt x="1304856" y="2022359"/>
                              </a:cubicBezTo>
                              <a:cubicBezTo>
                                <a:pt x="1314436" y="1984036"/>
                                <a:pt x="1301040" y="2031263"/>
                                <a:pt x="1314868" y="1998998"/>
                              </a:cubicBezTo>
                              <a:cubicBezTo>
                                <a:pt x="1316675" y="1994782"/>
                                <a:pt x="1314681" y="1988585"/>
                                <a:pt x="1318205" y="1985649"/>
                              </a:cubicBezTo>
                              <a:cubicBezTo>
                                <a:pt x="1322562" y="1982018"/>
                                <a:pt x="1329329" y="1983424"/>
                                <a:pt x="1334891" y="1982312"/>
                              </a:cubicBezTo>
                              <a:cubicBezTo>
                                <a:pt x="1337116" y="1978975"/>
                                <a:pt x="1338301" y="1974632"/>
                                <a:pt x="1341565" y="1972301"/>
                              </a:cubicBezTo>
                              <a:cubicBezTo>
                                <a:pt x="1345060" y="1969805"/>
                                <a:pt x="1362232" y="1964299"/>
                                <a:pt x="1368263" y="1962289"/>
                              </a:cubicBezTo>
                              <a:cubicBezTo>
                                <a:pt x="1370488" y="1960064"/>
                                <a:pt x="1371924" y="1956518"/>
                                <a:pt x="1374938" y="1955614"/>
                              </a:cubicBezTo>
                              <a:cubicBezTo>
                                <a:pt x="1383528" y="1953037"/>
                                <a:pt x="1392700" y="1953054"/>
                                <a:pt x="1401635" y="1952277"/>
                              </a:cubicBezTo>
                              <a:cubicBezTo>
                                <a:pt x="1418296" y="1950828"/>
                                <a:pt x="1435008" y="1950052"/>
                                <a:pt x="1451694" y="1948940"/>
                              </a:cubicBezTo>
                              <a:cubicBezTo>
                                <a:pt x="1453919" y="1941153"/>
                                <a:pt x="1456547" y="1933470"/>
                                <a:pt x="1458368" y="1925579"/>
                              </a:cubicBezTo>
                              <a:cubicBezTo>
                                <a:pt x="1464149" y="1900526"/>
                                <a:pt x="1456024" y="1911236"/>
                                <a:pt x="1468380" y="1898882"/>
                              </a:cubicBezTo>
                              <a:cubicBezTo>
                                <a:pt x="1475400" y="1863777"/>
                                <a:pt x="1476122" y="1863246"/>
                                <a:pt x="1478392" y="1808777"/>
                              </a:cubicBezTo>
                              <a:cubicBezTo>
                                <a:pt x="1480708" y="1753193"/>
                                <a:pt x="1480044" y="1697521"/>
                                <a:pt x="1481729" y="1641915"/>
                              </a:cubicBezTo>
                              <a:cubicBezTo>
                                <a:pt x="1483381" y="1587387"/>
                                <a:pt x="1486178" y="1532899"/>
                                <a:pt x="1488403" y="1478391"/>
                              </a:cubicBezTo>
                              <a:cubicBezTo>
                                <a:pt x="1487291" y="1173591"/>
                                <a:pt x="1489564" y="868760"/>
                                <a:pt x="1485066" y="563991"/>
                              </a:cubicBezTo>
                              <a:cubicBezTo>
                                <a:pt x="1484996" y="559272"/>
                                <a:pt x="1478638" y="570932"/>
                                <a:pt x="1475054" y="574003"/>
                              </a:cubicBezTo>
                              <a:cubicBezTo>
                                <a:pt x="1470831" y="577623"/>
                                <a:pt x="1466534" y="581254"/>
                                <a:pt x="1461705" y="584014"/>
                              </a:cubicBezTo>
                              <a:cubicBezTo>
                                <a:pt x="1453059" y="588955"/>
                                <a:pt x="1430012" y="590062"/>
                                <a:pt x="1424996" y="590689"/>
                              </a:cubicBezTo>
                              <a:cubicBezTo>
                                <a:pt x="1412759" y="589577"/>
                                <a:pt x="1400363" y="589616"/>
                                <a:pt x="1388286" y="587352"/>
                              </a:cubicBezTo>
                              <a:cubicBezTo>
                                <a:pt x="1382398" y="586248"/>
                                <a:pt x="1376680" y="583852"/>
                                <a:pt x="1371600" y="580677"/>
                              </a:cubicBezTo>
                              <a:cubicBezTo>
                                <a:pt x="1365038" y="576576"/>
                                <a:pt x="1355720" y="562840"/>
                                <a:pt x="1351577" y="557317"/>
                              </a:cubicBezTo>
                              <a:cubicBezTo>
                                <a:pt x="1350465" y="553980"/>
                                <a:pt x="1349813" y="550451"/>
                                <a:pt x="1348240" y="547305"/>
                              </a:cubicBezTo>
                              <a:cubicBezTo>
                                <a:pt x="1346446" y="543717"/>
                                <a:pt x="1343145" y="540980"/>
                                <a:pt x="1341565" y="537293"/>
                              </a:cubicBezTo>
                              <a:cubicBezTo>
                                <a:pt x="1328634" y="507121"/>
                                <a:pt x="1348311" y="539068"/>
                                <a:pt x="1331554" y="513933"/>
                              </a:cubicBezTo>
                              <a:cubicBezTo>
                                <a:pt x="1319565" y="426017"/>
                                <a:pt x="1325297" y="464926"/>
                                <a:pt x="1314868" y="397130"/>
                              </a:cubicBezTo>
                              <a:cubicBezTo>
                                <a:pt x="1315980" y="381556"/>
                                <a:pt x="1315328" y="365755"/>
                                <a:pt x="1318205" y="350409"/>
                              </a:cubicBezTo>
                              <a:cubicBezTo>
                                <a:pt x="1318785" y="347316"/>
                                <a:pt x="1322181" y="345353"/>
                                <a:pt x="1324879" y="343734"/>
                              </a:cubicBezTo>
                              <a:cubicBezTo>
                                <a:pt x="1332158" y="339366"/>
                                <a:pt x="1354204" y="337638"/>
                                <a:pt x="1358251" y="337060"/>
                              </a:cubicBezTo>
                              <a:cubicBezTo>
                                <a:pt x="1361588" y="334835"/>
                                <a:pt x="1364675" y="332179"/>
                                <a:pt x="1368263" y="330385"/>
                              </a:cubicBezTo>
                              <a:cubicBezTo>
                                <a:pt x="1371409" y="328812"/>
                                <a:pt x="1377763" y="330528"/>
                                <a:pt x="1378275" y="327048"/>
                              </a:cubicBezTo>
                              <a:cubicBezTo>
                                <a:pt x="1383626" y="290663"/>
                                <a:pt x="1381895" y="253570"/>
                                <a:pt x="1384949" y="216920"/>
                              </a:cubicBezTo>
                              <a:cubicBezTo>
                                <a:pt x="1385241" y="213414"/>
                                <a:pt x="1387320" y="210290"/>
                                <a:pt x="1388286" y="206908"/>
                              </a:cubicBezTo>
                              <a:cubicBezTo>
                                <a:pt x="1403035" y="155290"/>
                                <a:pt x="1378505" y="233934"/>
                                <a:pt x="1398298" y="180210"/>
                              </a:cubicBezTo>
                              <a:cubicBezTo>
                                <a:pt x="1404378" y="163706"/>
                                <a:pt x="1410718" y="147215"/>
                                <a:pt x="1414984" y="130152"/>
                              </a:cubicBezTo>
                              <a:cubicBezTo>
                                <a:pt x="1424411" y="92448"/>
                                <a:pt x="1419860" y="112449"/>
                                <a:pt x="1428333" y="70082"/>
                              </a:cubicBezTo>
                              <a:cubicBezTo>
                                <a:pt x="1417444" y="67359"/>
                                <a:pt x="1414831" y="64167"/>
                                <a:pt x="1404973" y="70082"/>
                              </a:cubicBezTo>
                              <a:cubicBezTo>
                                <a:pt x="1402275" y="71701"/>
                                <a:pt x="1401244" y="75651"/>
                                <a:pt x="1398298" y="76756"/>
                              </a:cubicBezTo>
                              <a:cubicBezTo>
                                <a:pt x="1387448" y="80824"/>
                                <a:pt x="1387174" y="57845"/>
                                <a:pt x="1378275" y="53395"/>
                              </a:cubicBezTo>
                              <a:close/>
                            </a:path>
                          </a:pathLst>
                        </a:custGeom>
                        <a:solidFill>
                          <a:schemeClr val="bg1">
                            <a:alpha val="66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cx="http://schemas.microsoft.com/office/drawing/2014/chartex">
            <w:pict>
              <v:shape w14:anchorId="3FC6FD60" id="Freeform 18" o:spid="_x0000_s1026" style="position:absolute;margin-left:203.65pt;margin-top:17.15pt;width:135.9pt;height:370.5pt;z-index:251663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1725943,470548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" path="m1378275,53395v-8899,-4450,-22269,-2031,-33372,-3337c1337091,49139,1329371,47479,1321542,46721v-26666,-2580,-53395,-4449,-80093,-6674c1220313,36710,1198615,35914,1178041,30035v-16512,-4718,-24035,-7549,-40046,-10012c1129131,18659,1120112,18339,1111297,16686v-9016,-1690,-17536,-6231,-26698,-6674c1024589,7108,964459,7787,904389,6674,893265,4449,882361,,871016,,835103,,823953,3421,797597,10012v-20563,13709,2171,388,-26697,10011c737567,31134,784146,24597,730853,36709v-15341,3486,-31267,3731,-46721,6675c614128,56718,718378,44298,627399,53395v-8899,2225,-17626,5314,-26698,6675c587454,62057,573286,58949,560654,63407v-7417,2618,-16686,16686,-16686,16686c542856,119027,543618,158060,540631,196896v-382,4960,-4714,8776,-6674,13349c531082,216954,528977,226824,527282,233606v-2225,38934,-3960,77900,-6674,116803c519984,359356,517482,368140,517270,377106v-3127,132358,-4449,264753,-6674,397130c509484,990043,510402,1205871,507259,1421658v-197,13532,-5903,26536,-6675,40047c496901,1526158,496626,1590763,493910,1655264v-4091,97169,-4327,95296,-10012,163524c490292,1869935,506866,1866155,477224,1878858v-3233,1386,-6675,2225,-10012,3337c464987,1884420,463236,1887251,460538,1888870v-2671,1603,-21843,6636,-23361,6674l53396,1902219v-10012,1112,-20682,-404,-30035,3337c20095,1906863,21834,1912552,20024,1915568v-1619,2698,-4450,4449,-6675,6674c5468,1953766,10778,1940735,,1962289v1113,12236,1714,24530,3338,36709c3944,2003544,4400,2008365,6675,2012347v2341,4098,6674,6675,10011,10012c24474,2045718,17570,2023436,26698,2069080v1288,6441,3435,18977,10012,23361c40526,2094985,45609,2094666,50059,2095778v3337,3337,5296,9816,10011,10012c80170,2106627,126301,2099665,153513,2095778r96779,3337c259248,2099599,268052,2101707,276990,2102452v31119,2593,62295,4450,93442,6675c394496,2113137,395808,2113135,423828,2119139v4485,961,9054,1727,13349,3337c441835,2124223,445868,2127403,450526,2129150v4295,1610,8998,1887,13349,3337c469558,2134381,474878,2137268,480561,2139162v4351,1450,8939,2077,13349,3337c526229,2151732,463242,2137699,537294,2152511r16686,16686l563992,2179209v2225,5562,3765,11449,6674,16686c573367,2200757,578191,2204269,580678,2209244v2051,4102,2077,8939,3337,13349c584981,2225975,585779,2229458,587352,2232604v4646,9291,9307,12644,16686,20024c604482,2254405,608799,2273117,610713,2275988v2618,3927,6990,6386,10011,10012c623292,2289081,625174,2292675,627399,2296012v3667,29340,2468,26558,10012,56732c641556,2369323,640257,2356997,647422,2376105v1610,4295,2077,8939,3337,13349c654032,2400908,654841,2400954,660771,2412814v4349,21750,2600,15342,10012,40047c671794,2456230,672547,2459727,674120,2462873v1794,3588,4450,6675,6675,10012c681864,2477161,685076,2491458,687469,2496245v1794,3587,4449,6675,6674,10012c703729,2544592,690324,2497344,704155,2529617v6424,14990,173,10357,6675,23361c712624,2556565,715710,2559403,717504,2562990v3789,7577,6866,15494,10012,23360c728823,2589616,729280,2593216,730853,2596362v1794,3587,4449,6675,6674,10012c746358,2641688,734368,2600099,747539,2629734v15884,35740,-1754,7380,13349,30035c764225,2669781,768001,2679657,770900,2689804v2225,7787,3666,15842,6674,23361c779064,2716889,782123,2719776,784249,2723177v3438,5500,7110,10884,10011,16686c795833,2743009,796211,2746641,797597,2749874v1960,4573,4827,8730,6675,13349c816186,2793009,804779,2773997,817621,2793258v8384,25155,-2923,-5843,10011,20024c836296,2830609,824609,2816931,837644,2829968v6992,27970,-1890,2170,10012,20023c854852,2860785,867679,2883363,867679,2883363v6170,24683,-834,3024,10012,23361c884714,2919893,891040,2933422,897714,2946771v7438,29749,189,20210,13349,33372c916655,3002514,911648,2985041,921075,3010178v1235,3294,1764,6866,3337,10012c926206,3023777,928861,3026864,931086,3030201v6365,44547,-3640,7891,13349,33373c961765,3089569,933660,3059470,954447,3080260v1112,3337,1527,6995,3337,10011c960955,3095555,969922,3100588,974470,3103620v3786,11355,4485,15864,13349,26698c993796,3137623,1007843,3150341,1007843,3150341v2225,5562,3351,11702,6674,16687c1018007,3172264,1027866,3180377,1027866,3180377v8899,26697,-4450,-4451,13349,13348c1046887,3199397,1050114,3207074,1054564,3213749v2225,3337,5406,6206,6674,10011c1065571,3236757,1062089,3231284,1071250,3240447v7935,23805,-3317,-4977,13349,20023c1086550,3263397,1086363,3267336,1087936,3270482v1794,3587,5067,6337,6675,10011c1100821,3294688,1106140,3309266,1111297,3323877v1526,4325,1530,9133,3337,13349c1130648,3374596,1111352,3314852,1127983,3360587v2768,7611,4113,15677,6674,23360c1143867,3411578,1141214,3391104,1148006,3427331v1653,8815,1778,17866,3337,26698c1153125,3464129,1155869,3474036,1158018,3484064v1189,5546,2571,11066,3337,16686c1163928,3519617,1164767,3538723,1168030,3557483v1205,6931,4653,13284,6674,20023c1176022,3581899,1176723,3586462,1178041,3590855v5762,19206,7477,18122,10012,36710c1190626,3646432,1192034,3665448,1194727,3684298v649,4541,2131,8924,3338,13349c1200196,3705460,1201971,3713396,1204739,3721007v1700,4675,4450,8899,6675,13349c1212526,3739918,1212760,3745731,1214751,3751042v1408,3756,5406,6207,6674,10012c1223565,3767473,1222818,3774596,1224762,3781077v1430,4765,4889,8706,6675,13349c1235226,3804276,1238890,3814223,1241449,3824461v11218,44873,3857,27740,16686,53396c1259247,3883419,1259481,3889232,1261472,3894543v12212,32567,2278,-15308,10012,23361c1283593,3978442,1264764,3896598,1281495,3957950v6661,24425,-1604,9275,10012,26698c1292619,3994660,1293273,4004733,1294844,4014683v1769,11206,4646,22211,6675,33372c1303940,4061370,1305968,4074753,1308193,4088102v1112,83431,1419,166876,3337,250292c1311838,4351786,1312362,4365282,1314868,4378441v3565,18719,9071,28156,16686,43384c1332666,4427387,1332855,4433217,1334891,4438511v3572,9287,13349,26698,13349,26698c1349309,4469486,1352520,4483781,1354914,4488569v1794,3588,3274,7886,6675,10012c1367555,4502310,1381612,4505255,1381612,4505255v17795,26695,-5559,-5558,16686,16686c1401134,4524777,1402137,4529117,1404973,4531953v2836,2836,6879,4169,10011,6675c1417441,4540594,1419242,4543288,1421659,4545302v4273,3561,9729,5789,13349,10012c1473889,4600676,1445128,4583734,1475054,4598698v1113,4450,1142,9322,3338,13349c1490346,4633961,1490077,4632073,1505089,4642082v5796,17383,-458,3599,10012,16686c1517607,4661900,1518758,4666138,1521776,4668779v6037,5282,14351,7677,20023,13349c1557539,4697868,1544918,4688232,1561822,4695477v4573,1960,8442,5857,13349,6675c1590572,4704719,1606318,4704377,1621892,4705489v23361,-2225,46797,-3764,70082,-6675c1695465,4698378,1698911,4697185,1701986,4695477v7012,-3896,20023,-13349,20023,-13349c1728306,4663238,1726936,4673071,1718672,4642082v-1813,-6798,-2772,-14170,-6675,-20024l1691974,4592023r-6674,-10011c1681938,4568567,1676136,4542811,1668614,4535290r-6675,-6674c1654994,4500835,1663451,4528301,1651927,4505255v-8665,-17330,3026,-3647,-10011,-16686c1633668,4463827,1638387,4474839,1628567,4455197v-1112,-5562,-1345,-11375,-3337,-16686c1623822,4434755,1619528,4432390,1618555,4428499v-2443,-9772,-1452,-20140,-3337,-30035c1612643,4384947,1607468,4371990,1605206,4358417v-1112,-6674,-1197,-13604,-3337,-20023c1599106,4330105,1590349,4324569,1585183,4318371v-2568,-3081,-4685,-6529,-6675,-10012c1576040,4304040,1575352,4298528,1571834,4295010v-2487,-2487,-6675,-2225,-10012,-3337c1560710,4288336,1560193,4284736,1558485,4281661v-9979,-17961,-11200,-17874,-23361,-30035c1519239,4219855,1523728,4234684,1518438,4208242v-2305,-73754,1965,-89355,-10011,-146838c1499921,4020575,1507625,4030569,1491741,4014683v-7639,-30551,3459,6903,-20024,-36709c1467470,3970086,1466840,3954717,1458368,3947939v-2747,-2197,-6674,-2225,-10011,-3338c1446132,3937927,1445584,3930432,1441682,3924578v-2225,-3337,-4880,-6425,-6674,-10012c1433435,3911420,1433867,3907302,1431670,3904555v-2506,-3132,-6674,-4450,-10011,-6675c1419434,3892318,1416705,3886932,1414984,3881194v-1630,-5433,-3184,-11016,-3337,-16686c1409573,3787772,1411223,3710948,1408310,3634239v-431,-11336,-4584,-22222,-6675,-33372c1396943,3575844,1402463,3587093,1391624,3570832v-1113,-5562,-1346,-11375,-3338,-16686c1386878,3550391,1383406,3547721,1381612,3544134v-12736,-25475,10854,8907,-13349,-23360c1359877,3495612,1371189,3526624,1358251,3500750v-13822,-27642,9123,8681,-10011,-20023c1347128,3476277,1345803,3471876,1344903,3467378v-1327,-6635,-1816,-13430,-3338,-20023c1339744,3439464,1337116,3431781,1334891,3423994v-2199,-59368,-2054,-102492,-10012,-160187c1323626,3254720,1320430,3246008,1318205,3237109v-1112,-17798,-927,-35725,-3337,-53395c1313917,3176743,1310215,3170429,1308193,3163690v-12575,-41917,4544,10294,-6674,-23360c1299294,3055787,1299067,2971168,1294844,2886701v-248,-4969,-6654,-8374,-6674,-13349c1287076,2603037,1289318,2332715,1291507,2062406v37,-4586,2342,-8872,3337,-13349c1299655,2027407,1294549,2037819,1304856,2022359v9580,-38323,-3816,8904,10012,-23361c1316675,1994782,1314681,1988585,1318205,1985649v4357,-3631,11124,-2225,16686,-3337c1337116,1978975,1338301,1974632,1341565,1972301v3495,-2496,20667,-8002,26698,-10012c1370488,1960064,1371924,1956518,1374938,1955614v8590,-2577,17762,-2560,26697,-3337c1418296,1950828,1435008,1950052,1451694,1948940v2225,-7787,4853,-15470,6674,-23361c1464149,1900526,1456024,1911236,1468380,1898882v7020,-35105,7742,-35636,10012,-90105c1480708,1753193,1480044,1697521,1481729,1641915v1652,-54528,4449,-109016,6674,-163524c1487291,1173591,1489564,868760,1485066,563991v-70,-4719,-6428,6941,-10012,10012c1470831,577623,1466534,581254,1461705,584014v-8646,4941,-31693,6048,-36709,6675c1412759,589577,1400363,589616,1388286,587352v-5888,-1104,-11606,-3500,-16686,-6675c1365038,576576,1355720,562840,1351577,557317v-1112,-3337,-1764,-6866,-3337,-10012c1346446,543717,1343145,540980,1341565,537293v-12931,-30172,6746,1775,-10011,-23360c1319565,426017,1325297,464926,1314868,397130v1112,-15574,460,-31375,3337,-46721c1318785,347316,1322181,345353,1324879,343734v7279,-4368,29325,-6096,33372,-6674c1361588,334835,1364675,332179,1368263,330385v3146,-1573,9500,143,10012,-3337c1383626,290663,1381895,253570,1384949,216920v292,-3506,2371,-6630,3337,-10012c1403035,155290,1378505,233934,1398298,180210v6080,-16504,12420,-32995,16686,-50058c1424411,92448,1419860,112449,1428333,70082v-10889,-2723,-13502,-5915,-23360,c1402275,71701,1401244,75651,1398298,76756v-10850,4068,-11124,-18911,-20023,-23361xe" fillcolor="white [3212]" stroked="f" strokeweight="1pt">
                <v:fill opacity="43176f"/>
                <v:stroke joinstyle="miter"/>
                <v:path arrowok="t" o:connecttype="custom" o:connectlocs="1378275,53395;1344903,50058;1321542,46721;1241449,40047;1178041,30035;1137995,20023;1111297,16686;1084599,10012;904389,6674;871016,0;797597,10012;770900,20023;730853,36709;684132,43384;627399,53395;600701,60070;560654,63407;543968,80093;540631,196896;533957,210245;527282,233606;520608,350409;517270,377106;510596,774236;507259,1421658;500584,1461705;493910,1655264;483898,1818788;477224,1878858;467212,1882195;460538,1888870;437177,1895544;53396,1902219;23361,1905556;20024,1915568;13349,1922242;0,1962289;3338,1998998;6675,2012347;16686,2022359;26698,2069080;36710,2092441;50059,2095778;60070,2105790;153513,2095778;250292,2099115;276990,2102452;370432,2109127;423828,2119139;437177,2122476;450526,2129150;463875,2132487;480561,2139162;493910,2142499;537294,2152511;553980,2169197;563992,2179209;570666,2195895;580678,2209244;584015,2222593;587352,2232604;604038,2252628;610713,2275988;620724,2286000;627399,2296012;637411,2352744;647422,2376105;650759,2389454;660771,2412814;670783,2452861;674120,2462873;680795,2472885;687469,2496245;694143,2506257;704155,2529617;710830,2552978;717504,2562990;727516,2586350;730853,2596362;737527,2606374;747539,2629734;760888,2659769;770900,2689804;777574,2713165;784249,2723177;794260,2739863;797597,2749874;804272,2763223;817621,2793258;827632,2813282;837644,2829968;847656,2849991;867679,2883363;877691,2906724;897714,2946771;911063,2980143;921075,3010178;924412,3020190;931086,3030201;944435,3063574;954447,3080260;957784,3090271;974470,3103620;987819,3130318;1007843,3150341;1014517,3167028;1027866,3180377;1041215,3193725;1054564,3213749;1061238,3223760;1071250,3240447;1084599,3260470;1087936,3270482;1094611,3280493;1111297,3323877;1114634,3337226;1127983,3360587;1134657,3383947;1148006,3427331;1151343,3454029;1158018,3484064;1161355,3500750;1168030,3557483;1174704,3577506;1178041,3590855;1188053,3627565;1194727,3684298;1198065,3697647;1204739,3721007;1211414,3734356;1214751,3751042;1221425,3761054;1224762,3781077;1231437,3794426;1241449,3824461;1258135,3877857;1261472,3894543;1271484,3917904;1281495,3957950;1291507,3984648;1294844,4014683;1301519,4048055;1308193,4088102;1311530,4338394;1314868,4378441;1331554,4421825;1334891,4438511;1348240,4465209;1354914,4488569;1361589,4498581;1381612,4505255;1398298,4521941;1404973,4531953;1414984,4538628;1421659,4545302;1435008,4555314;1475054,4598698;1478392,4612047;1505089,4642082;1515101,4658768;1521776,4668779;1541799,4682128;1561822,4695477;1575171,4702152;1621892,4705489;1691974,4698814;1701986,4695477;1722009,4682128;1718672,4642082;1711997,4622058;1691974,4592023;1685300,4582012;1668614,4535290;1661939,4528616;1651927,4505255;1641916,4488569;1628567,4455197;1625230,4438511;1618555,4428499;1615218,4398464;1605206,4358417;1601869,4338394;1585183,4318371;1578508,4308359;1571834,4295010;1561822,4291673;1558485,4281661;1535124,4251626;1518438,4208242;1508427,4061404;1491741,4014683;1471717,3977974;1458368,3947939;1448357,3944601;1441682,3924578;1435008,3914566;1431670,3904555;1421659,3897880;1414984,3881194;1411647,3864508;1408310,3634239;1401635,3600867;1391624,3570832;1388286,3554146;1381612,3544134;1368263,3520774;1358251,3500750;1348240,3480727;1344903,3467378;1341565,3447355;1334891,3423994;1324879,3263807;1318205,3237109;1314868,3183714;1308193,3163690;1301519,3140330;1294844,2886701;1288170,2873352;1291507,2062406;1294844,2049057;1304856,2022359;1314868,1998998;1318205,1985649;1334891,1982312;1341565,1972301;1368263,1962289;1374938,1955614;1401635,1952277;1451694,1948940;1458368,1925579;1468380,1898882;1478392,1808777;1481729,1641915;1488403,1478391;1485066,563991;1475054,574003;1461705,584014;1424996,590689;1388286,587352;1371600,580677;1351577,557317;1348240,547305;1341565,537293;1331554,513933;1314868,397130;1318205,350409;1324879,343734;1358251,337060;1368263,330385;1378275,327048;1384949,216920;1388286,206908;1398298,180210;1414984,130152;1428333,70082;1404973,70082;1398298,76756;1378275,53395" o:connectangles="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"/>
              </v:shape>
            </w:pict>
          </mc:Fallback>
        </mc:AlternateContent>
      </w:r>
      <w:r w:rsidR="007F4B41" w:rsidRPr="00761551">
        <w:rPr>
          <w:rFonts w:cs="B Nazanin"/>
          <w:noProof/>
          <w:sz w:val="22"/>
          <w:szCs w:val="22"/>
          <w:lang w:bidi="fa-IR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3578CC99" wp14:editId="764DD927">
                <wp:simplePos x="0" y="0"/>
                <wp:positionH relativeFrom="column">
                  <wp:posOffset>2579370</wp:posOffset>
                </wp:positionH>
                <wp:positionV relativeFrom="paragraph">
                  <wp:posOffset>674977</wp:posOffset>
                </wp:positionV>
                <wp:extent cx="520607" cy="1421658"/>
                <wp:effectExtent l="0" t="0" r="13335" b="26670"/>
                <wp:wrapNone/>
                <wp:docPr id="15" name="Rectangle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20607" cy="1421658"/>
                        </a:xfrm>
                        <a:prstGeom prst="rect">
                          <a:avLst/>
                        </a:prstGeom>
                        <a:solidFill>
                          <a:schemeClr val="accent1">
                            <a:alpha val="0"/>
                          </a:schemeClr>
                        </a:solidFill>
                        <a:ln w="25400">
                          <a:solidFill>
                            <a:schemeClr val="tx2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cx="http://schemas.microsoft.com/office/drawing/2014/chartex">
            <w:pict>
              <v:rect w14:anchorId="7B810A83" id="Rectangle 15" o:spid="_x0000_s1026" style="position:absolute;margin-left:203.1pt;margin-top:53.15pt;width:41pt;height:111.95pt;z-index:2516643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" fillcolor="#ddd [3204]" strokecolor="black [3215]" strokeweight="2pt">
                <v:fill opacity="0"/>
              </v:rect>
            </w:pict>
          </mc:Fallback>
        </mc:AlternateContent>
      </w:r>
      <w:r w:rsidR="007F4B41" w:rsidRPr="00761551">
        <w:rPr>
          <w:rFonts w:cs="B Nazanin"/>
          <w:noProof/>
          <w:sz w:val="22"/>
          <w:szCs w:val="22"/>
          <w:lang w:bidi="fa-IR"/>
        </w:rPr>
        <w:drawing>
          <wp:inline distT="0" distB="0" distL="0" distR="0" wp14:anchorId="2390A9A0" wp14:editId="7FC82DB9">
            <wp:extent cx="5163185" cy="5161972"/>
            <wp:effectExtent l="0" t="0" r="0" b="635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Sixth_Tehran_map_1923.jpg"/>
                    <pic:cNvPicPr/>
                  </pic:nvPicPr>
                  <pic:blipFill rotWithShape="1"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528"/>
                    <a:stretch/>
                  </pic:blipFill>
                  <pic:spPr bwMode="auto">
                    <a:xfrm>
                      <a:off x="0" y="0"/>
                      <a:ext cx="5183152" cy="518193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F4B41" w:rsidRPr="00761551" w:rsidRDefault="0062254A" w:rsidP="00761551">
      <w:pPr>
        <w:pStyle w:val="pedit"/>
        <w:bidi/>
        <w:spacing w:line="360" w:lineRule="auto"/>
        <w:ind w:left="-138"/>
        <w:rPr>
          <w:rFonts w:cs="B Nazanin"/>
          <w:sz w:val="22"/>
          <w:szCs w:val="22"/>
          <w:rtl/>
          <w:lang w:bidi="fa-IR"/>
        </w:rPr>
      </w:pPr>
      <w:r w:rsidRPr="00761551">
        <w:rPr>
          <w:rFonts w:cs="B Nazanin"/>
          <w:sz w:val="22"/>
          <w:szCs w:val="22"/>
        </w:rPr>
        <w:t xml:space="preserve"> </w:t>
      </w:r>
      <w:r w:rsidRPr="00761551">
        <w:rPr>
          <w:rFonts w:cs="B Nazanin" w:hint="cs"/>
          <w:sz w:val="22"/>
          <w:szCs w:val="22"/>
          <w:rtl/>
          <w:lang w:bidi="fa-IR"/>
        </w:rPr>
        <w:t>نقشه (2) : مدارس تهران در سال 1301 شمسی</w:t>
      </w:r>
    </w:p>
    <w:p w:rsidR="0062254A" w:rsidRPr="00761551" w:rsidRDefault="00C37501" w:rsidP="00761551">
      <w:pPr>
        <w:pStyle w:val="pedit"/>
        <w:bidi/>
        <w:spacing w:line="360" w:lineRule="auto"/>
        <w:rPr>
          <w:rFonts w:cs="B Nazanin"/>
          <w:sz w:val="22"/>
          <w:szCs w:val="22"/>
          <w:rtl/>
          <w:lang w:bidi="fa-IR"/>
        </w:rPr>
      </w:pPr>
      <w:hyperlink r:id="rId26" w:history="1">
        <w:r w:rsidR="0062254A" w:rsidRPr="00761551">
          <w:rPr>
            <w:rStyle w:val="Hyperlink"/>
            <w:rFonts w:cs="B Nazanin"/>
            <w:sz w:val="22"/>
            <w:szCs w:val="22"/>
            <w:lang w:bidi="fa-IR"/>
          </w:rPr>
          <w:t>https://commons.wikimedia.org/wiki/File:Sixth_Tehran_map_</w:t>
        </w:r>
        <w:r w:rsidR="0062254A" w:rsidRPr="00761551">
          <w:rPr>
            <w:rStyle w:val="Hyperlink"/>
            <w:rFonts w:cs="B Nazanin"/>
            <w:sz w:val="22"/>
            <w:szCs w:val="22"/>
            <w:rtl/>
            <w:lang w:bidi="fa-IR"/>
          </w:rPr>
          <w:t>1923</w:t>
        </w:r>
        <w:r w:rsidR="0062254A" w:rsidRPr="00761551">
          <w:rPr>
            <w:rStyle w:val="Hyperlink"/>
            <w:rFonts w:cs="B Nazanin"/>
            <w:sz w:val="22"/>
            <w:szCs w:val="22"/>
            <w:lang w:bidi="fa-IR"/>
          </w:rPr>
          <w:t>.jpg</w:t>
        </w:r>
      </w:hyperlink>
    </w:p>
    <w:p w:rsidR="0062254A" w:rsidRPr="00761551" w:rsidRDefault="0062254A" w:rsidP="00761551">
      <w:pPr>
        <w:pStyle w:val="pedit"/>
        <w:bidi/>
        <w:spacing w:line="360" w:lineRule="auto"/>
        <w:rPr>
          <w:rFonts w:cs="B Nazanin"/>
          <w:sz w:val="22"/>
          <w:szCs w:val="22"/>
          <w:rtl/>
          <w:lang w:bidi="fa-IR"/>
        </w:rPr>
      </w:pPr>
    </w:p>
    <w:p w:rsidR="00584E63" w:rsidRPr="00761551" w:rsidRDefault="007F4B41" w:rsidP="00761551">
      <w:pPr>
        <w:pStyle w:val="pedit"/>
        <w:bidi/>
        <w:spacing w:before="240" w:after="240" w:line="360" w:lineRule="auto"/>
        <w:rPr>
          <w:rFonts w:cs="B Nazanin"/>
          <w:sz w:val="22"/>
          <w:szCs w:val="22"/>
          <w:rtl/>
        </w:rPr>
      </w:pPr>
      <w:r w:rsidRPr="00761551">
        <w:rPr>
          <w:rFonts w:cs="B Nazanin"/>
          <w:noProof/>
          <w:sz w:val="22"/>
          <w:szCs w:val="22"/>
          <w:lang w:bidi="fa-IR"/>
        </w:rPr>
        <w:drawing>
          <wp:inline distT="0" distB="0" distL="0" distR="0" wp14:anchorId="3D8F00CD" wp14:editId="321E9636">
            <wp:extent cx="5654369" cy="3598521"/>
            <wp:effectExtent l="0" t="0" r="3810" b="254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photo_2019-01-25_08-24-20.jpg"/>
                    <pic:cNvPicPr/>
                  </pic:nvPicPr>
                  <pic:blipFill rotWithShape="1"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995" t="3100" r="14774" b="22147"/>
                    <a:stretch/>
                  </pic:blipFill>
                  <pic:spPr bwMode="auto">
                    <a:xfrm>
                      <a:off x="0" y="0"/>
                      <a:ext cx="5665320" cy="360549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2254A" w:rsidRPr="00761551" w:rsidRDefault="0062254A" w:rsidP="00761551">
      <w:pPr>
        <w:pStyle w:val="NormalWeb"/>
        <w:bidi/>
        <w:spacing w:line="360" w:lineRule="auto"/>
        <w:rPr>
          <w:rFonts w:ascii="INT" w:hAnsi="INT" w:cs="B Nazanin" w:hint="eastAsia"/>
          <w:color w:val="484848"/>
          <w:sz w:val="22"/>
          <w:szCs w:val="22"/>
          <w:rtl/>
        </w:rPr>
      </w:pPr>
      <w:r w:rsidRPr="00761551">
        <w:rPr>
          <w:rFonts w:ascii="INT" w:hAnsi="INT" w:cs="B Nazanin" w:hint="cs"/>
          <w:color w:val="484848"/>
          <w:sz w:val="22"/>
          <w:szCs w:val="22"/>
          <w:rtl/>
        </w:rPr>
        <w:t xml:space="preserve">عکس 4 : هنرستان صنعتی تهران در زمان مظفرالدین شاه </w:t>
      </w:r>
      <w:r w:rsidRPr="00761551">
        <w:rPr>
          <w:rFonts w:ascii="INT" w:hAnsi="INT" w:cs="B Nazanin"/>
          <w:color w:val="484848"/>
          <w:sz w:val="22"/>
          <w:szCs w:val="22"/>
          <w:rtl/>
        </w:rPr>
        <w:t>توسط موسسه همکاری های فرهنگی ایران و آلمان (موسسه گوته ) تاًسیس شد</w:t>
      </w:r>
    </w:p>
    <w:p w:rsidR="00E81978" w:rsidRPr="006668EB" w:rsidRDefault="007150CF" w:rsidP="006668EB">
      <w:pPr>
        <w:pStyle w:val="TableFigure"/>
        <w:bidi/>
        <w:rPr>
          <w:rFonts w:cs="B Nazanin"/>
          <w:sz w:val="22"/>
          <w:szCs w:val="22"/>
        </w:rPr>
      </w:pPr>
      <w:r w:rsidRPr="006668EB">
        <w:rPr>
          <w:rFonts w:cs="B Nazanin" w:hint="cs"/>
          <w:sz w:val="22"/>
          <w:szCs w:val="22"/>
          <w:rtl/>
        </w:rPr>
        <w:t>پاورقی :</w:t>
      </w:r>
    </w:p>
    <w:p w:rsidR="006668EB" w:rsidRPr="006668EB" w:rsidRDefault="006668EB" w:rsidP="00835FCF">
      <w:pPr>
        <w:pStyle w:val="TableFigure"/>
        <w:bidi/>
        <w:rPr>
          <w:rFonts w:cs="B Nazanin"/>
          <w:sz w:val="22"/>
          <w:szCs w:val="22"/>
          <w:rtl/>
        </w:rPr>
      </w:pPr>
      <w:r w:rsidRPr="006668EB">
        <w:rPr>
          <w:rFonts w:cs="B Nazanin"/>
          <w:sz w:val="22"/>
          <w:szCs w:val="22"/>
          <w:rtl/>
        </w:rPr>
        <w:t>1-</w:t>
      </w:r>
      <w:r w:rsidRPr="006668EB">
        <w:rPr>
          <w:rFonts w:cs="B Nazanin"/>
          <w:sz w:val="22"/>
          <w:szCs w:val="22"/>
        </w:rPr>
        <w:t xml:space="preserve"> </w:t>
      </w:r>
      <w:r w:rsidRPr="006668EB">
        <w:rPr>
          <w:rFonts w:cs="B Nazanin" w:hint="cs"/>
          <w:sz w:val="22"/>
          <w:szCs w:val="22"/>
          <w:rtl/>
          <w:lang w:bidi="fa-IR"/>
        </w:rPr>
        <w:t>"</w:t>
      </w:r>
      <w:r w:rsidRPr="006668EB">
        <w:rPr>
          <w:rFonts w:cs="B Nazanin"/>
          <w:sz w:val="22"/>
          <w:szCs w:val="22"/>
          <w:rtl/>
        </w:rPr>
        <w:t>پارک سابق م</w:t>
      </w:r>
      <w:r w:rsidRPr="006668EB">
        <w:rPr>
          <w:rFonts w:cs="B Nazanin" w:hint="cs"/>
          <w:sz w:val="22"/>
          <w:szCs w:val="22"/>
          <w:rtl/>
        </w:rPr>
        <w:t>یرزا</w:t>
      </w:r>
      <w:r w:rsidRPr="006668EB">
        <w:rPr>
          <w:rFonts w:cs="B Nazanin"/>
          <w:sz w:val="22"/>
          <w:szCs w:val="22"/>
          <w:rtl/>
        </w:rPr>
        <w:t xml:space="preserve"> عل</w:t>
      </w:r>
      <w:r w:rsidRPr="006668EB">
        <w:rPr>
          <w:rFonts w:cs="B Nazanin" w:hint="cs"/>
          <w:sz w:val="22"/>
          <w:szCs w:val="22"/>
          <w:rtl/>
        </w:rPr>
        <w:t>ی</w:t>
      </w:r>
      <w:r w:rsidRPr="006668EB">
        <w:rPr>
          <w:rFonts w:cs="B Nazanin"/>
          <w:sz w:val="22"/>
          <w:szCs w:val="22"/>
          <w:rtl/>
        </w:rPr>
        <w:t xml:space="preserve"> اصغر خان اتابک که حال</w:t>
      </w:r>
      <w:r w:rsidRPr="006668EB">
        <w:rPr>
          <w:rFonts w:cs="B Nazanin" w:hint="cs"/>
          <w:sz w:val="22"/>
          <w:szCs w:val="22"/>
          <w:rtl/>
        </w:rPr>
        <w:t>یه</w:t>
      </w:r>
      <w:r w:rsidRPr="006668EB">
        <w:rPr>
          <w:rFonts w:cs="B Nazanin"/>
          <w:sz w:val="22"/>
          <w:szCs w:val="22"/>
          <w:rtl/>
        </w:rPr>
        <w:t xml:space="preserve"> متعلق به جناب ارباب جمش</w:t>
      </w:r>
      <w:r w:rsidRPr="006668EB">
        <w:rPr>
          <w:rFonts w:cs="B Nazanin" w:hint="cs"/>
          <w:sz w:val="22"/>
          <w:szCs w:val="22"/>
          <w:rtl/>
        </w:rPr>
        <w:t>ید</w:t>
      </w:r>
      <w:r w:rsidRPr="006668EB">
        <w:rPr>
          <w:rFonts w:cs="B Nazanin"/>
          <w:sz w:val="22"/>
          <w:szCs w:val="22"/>
          <w:rtl/>
        </w:rPr>
        <w:t xml:space="preserve"> است..</w:t>
      </w:r>
      <w:r w:rsidRPr="006668EB">
        <w:rPr>
          <w:rFonts w:cs="B Nazanin" w:hint="cs"/>
          <w:sz w:val="22"/>
          <w:szCs w:val="22"/>
          <w:rtl/>
        </w:rPr>
        <w:t>." (</w:t>
      </w:r>
      <w:r w:rsidRPr="006668EB">
        <w:rPr>
          <w:rFonts w:cs="B Nazanin"/>
          <w:sz w:val="22"/>
          <w:szCs w:val="22"/>
          <w:rtl/>
        </w:rPr>
        <w:t>ا</w:t>
      </w:r>
      <w:r w:rsidRPr="006668EB">
        <w:rPr>
          <w:rFonts w:cs="B Nazanin" w:hint="cs"/>
          <w:sz w:val="22"/>
          <w:szCs w:val="22"/>
          <w:rtl/>
        </w:rPr>
        <w:t>یران</w:t>
      </w:r>
      <w:r w:rsidRPr="006668EB">
        <w:rPr>
          <w:rFonts w:cs="B Nazanin"/>
          <w:sz w:val="22"/>
          <w:szCs w:val="22"/>
          <w:rtl/>
        </w:rPr>
        <w:t xml:space="preserve"> نو(نشر</w:t>
      </w:r>
      <w:r w:rsidRPr="006668EB">
        <w:rPr>
          <w:rFonts w:cs="B Nazanin" w:hint="cs"/>
          <w:sz w:val="22"/>
          <w:szCs w:val="22"/>
          <w:rtl/>
        </w:rPr>
        <w:t>یه</w:t>
      </w:r>
      <w:r w:rsidRPr="006668EB">
        <w:rPr>
          <w:rFonts w:cs="B Nazanin"/>
          <w:sz w:val="22"/>
          <w:szCs w:val="22"/>
          <w:rtl/>
        </w:rPr>
        <w:t>), 3 رب</w:t>
      </w:r>
      <w:r w:rsidRPr="006668EB">
        <w:rPr>
          <w:rFonts w:cs="B Nazanin" w:hint="cs"/>
          <w:sz w:val="22"/>
          <w:szCs w:val="22"/>
          <w:rtl/>
        </w:rPr>
        <w:t>یع</w:t>
      </w:r>
      <w:r w:rsidRPr="006668EB">
        <w:rPr>
          <w:rFonts w:cs="B Nazanin"/>
          <w:sz w:val="22"/>
          <w:szCs w:val="22"/>
          <w:rtl/>
        </w:rPr>
        <w:t xml:space="preserve"> الثان</w:t>
      </w:r>
      <w:r w:rsidRPr="006668EB">
        <w:rPr>
          <w:rFonts w:cs="B Nazanin" w:hint="cs"/>
          <w:sz w:val="22"/>
          <w:szCs w:val="22"/>
          <w:rtl/>
        </w:rPr>
        <w:t>ی</w:t>
      </w:r>
      <w:r w:rsidRPr="006668EB">
        <w:rPr>
          <w:rFonts w:cs="B Nazanin"/>
          <w:sz w:val="22"/>
          <w:szCs w:val="22"/>
          <w:rtl/>
        </w:rPr>
        <w:t xml:space="preserve"> 1328ق.)</w:t>
      </w:r>
    </w:p>
    <w:p w:rsidR="007150CF" w:rsidRPr="006668EB" w:rsidRDefault="007150CF" w:rsidP="002A4D68">
      <w:pPr>
        <w:pStyle w:val="pedit"/>
        <w:bidi/>
        <w:spacing w:before="240" w:after="240" w:line="360" w:lineRule="auto"/>
        <w:rPr>
          <w:rFonts w:ascii="INT" w:hAnsi="INT" w:cs="B Nazanin"/>
          <w:sz w:val="22"/>
          <w:szCs w:val="22"/>
          <w:rtl/>
          <w:lang w:bidi="fa-IR"/>
        </w:rPr>
      </w:pPr>
      <w:r w:rsidRPr="006668EB">
        <w:rPr>
          <w:rFonts w:ascii="INT" w:hAnsi="INT" w:cs="B Nazanin" w:hint="cs"/>
          <w:sz w:val="22"/>
          <w:szCs w:val="22"/>
          <w:rtl/>
          <w:lang w:bidi="fa-IR"/>
        </w:rPr>
        <w:t>2-</w:t>
      </w:r>
      <w:r w:rsidRPr="006668EB">
        <w:rPr>
          <w:rFonts w:ascii="Arial" w:hAnsi="Arial" w:cs="B Nazanin"/>
          <w:sz w:val="22"/>
          <w:szCs w:val="22"/>
          <w:rtl/>
        </w:rPr>
        <w:t xml:space="preserve"> متن قانون مذكور بدين شرح است: «اهالى مملكت ايران در مقابل قانون دولتى متساوى الحقوق خواهند بود.» (</w:t>
      </w:r>
      <w:r w:rsidR="002A4D68">
        <w:rPr>
          <w:rFonts w:ascii="Arial" w:hAnsi="Arial" w:cs="B Nazanin" w:hint="cs"/>
          <w:sz w:val="22"/>
          <w:szCs w:val="22"/>
          <w:rtl/>
        </w:rPr>
        <w:t>م</w:t>
      </w:r>
      <w:r w:rsidRPr="006668EB">
        <w:rPr>
          <w:rFonts w:ascii="Arial" w:hAnsi="Arial" w:cs="B Nazanin"/>
          <w:sz w:val="22"/>
          <w:szCs w:val="22"/>
          <w:rtl/>
        </w:rPr>
        <w:t>صطفى رحيمى، ، 1357، ص</w:t>
      </w:r>
      <w:r w:rsidR="002A4D68">
        <w:rPr>
          <w:rFonts w:ascii="Arial" w:hAnsi="Arial" w:cs="B Nazanin" w:hint="cs"/>
          <w:sz w:val="22"/>
          <w:szCs w:val="22"/>
          <w:rtl/>
        </w:rPr>
        <w:t>.</w:t>
      </w:r>
      <w:r w:rsidRPr="006668EB">
        <w:rPr>
          <w:rFonts w:ascii="Arial" w:hAnsi="Arial" w:cs="B Nazanin"/>
          <w:sz w:val="22"/>
          <w:szCs w:val="22"/>
          <w:rtl/>
        </w:rPr>
        <w:t xml:space="preserve"> 224.)</w:t>
      </w:r>
    </w:p>
    <w:p w:rsidR="007150CF" w:rsidRPr="006668EB" w:rsidRDefault="007150CF" w:rsidP="006668EB">
      <w:pPr>
        <w:pStyle w:val="pedit"/>
        <w:bidi/>
        <w:spacing w:before="240" w:after="240" w:line="360" w:lineRule="auto"/>
        <w:rPr>
          <w:rFonts w:ascii="INT" w:hAnsi="INT" w:cs="B Nazanin"/>
          <w:sz w:val="22"/>
          <w:szCs w:val="22"/>
          <w:rtl/>
          <w:lang w:bidi="fa-IR"/>
        </w:rPr>
      </w:pPr>
      <w:r w:rsidRPr="006668EB">
        <w:rPr>
          <w:rFonts w:ascii="INT" w:hAnsi="INT" w:cs="B Nazanin" w:hint="cs"/>
          <w:sz w:val="22"/>
          <w:szCs w:val="22"/>
          <w:rtl/>
          <w:lang w:bidi="fa-IR"/>
        </w:rPr>
        <w:t>3-</w:t>
      </w:r>
      <w:r w:rsidRPr="006668EB">
        <w:rPr>
          <w:rFonts w:ascii="INT" w:hAnsi="INT" w:cs="B Nazanin"/>
          <w:sz w:val="22"/>
          <w:szCs w:val="22"/>
          <w:rtl/>
          <w:lang w:bidi="fa-IR"/>
        </w:rPr>
        <w:t xml:space="preserve"> در آن زمان</w:t>
      </w:r>
      <w:r w:rsidRPr="006668EB">
        <w:rPr>
          <w:rFonts w:ascii="INT" w:hAnsi="INT" w:cs="B Nazanin" w:hint="cs"/>
          <w:sz w:val="22"/>
          <w:szCs w:val="22"/>
          <w:rtl/>
          <w:lang w:bidi="fa-IR"/>
        </w:rPr>
        <w:t xml:space="preserve"> </w:t>
      </w:r>
      <w:r w:rsidRPr="006668EB">
        <w:rPr>
          <w:rFonts w:ascii="INT" w:hAnsi="INT" w:cs="B Nazanin"/>
          <w:sz w:val="22"/>
          <w:szCs w:val="22"/>
          <w:rtl/>
          <w:lang w:bidi="fa-IR"/>
        </w:rPr>
        <w:t>ب</w:t>
      </w:r>
      <w:r w:rsidRPr="006668EB">
        <w:rPr>
          <w:rFonts w:ascii="INT" w:hAnsi="INT" w:cs="B Nazanin" w:hint="cs"/>
          <w:sz w:val="22"/>
          <w:szCs w:val="22"/>
          <w:rtl/>
          <w:lang w:bidi="fa-IR"/>
        </w:rPr>
        <w:t>یشتر</w:t>
      </w:r>
      <w:r w:rsidRPr="006668EB">
        <w:rPr>
          <w:rFonts w:ascii="INT" w:hAnsi="INT" w:cs="B Nazanin"/>
          <w:sz w:val="22"/>
          <w:szCs w:val="22"/>
          <w:rtl/>
          <w:lang w:bidi="fa-IR"/>
        </w:rPr>
        <w:t xml:space="preserve"> خانواده هاي</w:t>
      </w:r>
      <w:r w:rsidRPr="006668EB">
        <w:rPr>
          <w:rFonts w:ascii="INT" w:hAnsi="INT" w:cs="B Nazanin" w:hint="cs"/>
          <w:sz w:val="22"/>
          <w:szCs w:val="22"/>
          <w:rtl/>
          <w:lang w:bidi="fa-IR"/>
        </w:rPr>
        <w:t xml:space="preserve"> </w:t>
      </w:r>
      <w:r w:rsidRPr="006668EB">
        <w:rPr>
          <w:rFonts w:ascii="INT" w:hAnsi="INT" w:cs="B Nazanin"/>
          <w:sz w:val="22"/>
          <w:szCs w:val="22"/>
          <w:rtl/>
          <w:lang w:bidi="fa-IR"/>
        </w:rPr>
        <w:t>بزرگ و معتقد تهراني ترج</w:t>
      </w:r>
      <w:r w:rsidRPr="006668EB">
        <w:rPr>
          <w:rFonts w:ascii="INT" w:hAnsi="INT" w:cs="B Nazanin" w:hint="cs"/>
          <w:sz w:val="22"/>
          <w:szCs w:val="22"/>
          <w:rtl/>
          <w:lang w:bidi="fa-IR"/>
        </w:rPr>
        <w:t>یح</w:t>
      </w:r>
      <w:r w:rsidRPr="006668EB">
        <w:rPr>
          <w:rFonts w:ascii="INT" w:hAnsi="INT" w:cs="B Nazanin"/>
          <w:sz w:val="22"/>
          <w:szCs w:val="22"/>
          <w:rtl/>
          <w:lang w:bidi="fa-IR"/>
        </w:rPr>
        <w:t xml:space="preserve"> مي دادند که فرزندان خود را به مدرسه زرتشت</w:t>
      </w:r>
      <w:r w:rsidRPr="006668EB">
        <w:rPr>
          <w:rFonts w:ascii="INT" w:hAnsi="INT" w:cs="B Nazanin" w:hint="cs"/>
          <w:sz w:val="22"/>
          <w:szCs w:val="22"/>
          <w:rtl/>
          <w:lang w:bidi="fa-IR"/>
        </w:rPr>
        <w:t>یان</w:t>
      </w:r>
      <w:r w:rsidRPr="006668EB">
        <w:rPr>
          <w:rFonts w:ascii="INT" w:hAnsi="INT" w:cs="B Nazanin"/>
          <w:sz w:val="22"/>
          <w:szCs w:val="22"/>
          <w:rtl/>
          <w:lang w:bidi="fa-IR"/>
        </w:rPr>
        <w:t xml:space="preserve"> بفرستند و آنان را به مسلماني نزد</w:t>
      </w:r>
      <w:r w:rsidRPr="006668EB">
        <w:rPr>
          <w:rFonts w:ascii="INT" w:hAnsi="INT" w:cs="B Nazanin" w:hint="cs"/>
          <w:sz w:val="22"/>
          <w:szCs w:val="22"/>
          <w:rtl/>
          <w:lang w:bidi="fa-IR"/>
        </w:rPr>
        <w:t>یکتر</w:t>
      </w:r>
      <w:r w:rsidRPr="006668EB">
        <w:rPr>
          <w:rFonts w:ascii="INT" w:hAnsi="INT" w:cs="B Nazanin"/>
          <w:sz w:val="22"/>
          <w:szCs w:val="22"/>
          <w:rtl/>
          <w:lang w:bidi="fa-IR"/>
        </w:rPr>
        <w:t xml:space="preserve"> از کاتول</w:t>
      </w:r>
      <w:r w:rsidRPr="006668EB">
        <w:rPr>
          <w:rFonts w:ascii="INT" w:hAnsi="INT" w:cs="B Nazanin" w:hint="cs"/>
          <w:sz w:val="22"/>
          <w:szCs w:val="22"/>
          <w:rtl/>
          <w:lang w:bidi="fa-IR"/>
        </w:rPr>
        <w:t>ی</w:t>
      </w:r>
      <w:r w:rsidRPr="006668EB">
        <w:rPr>
          <w:rFonts w:ascii="INT" w:hAnsi="INT" w:cs="B Nazanin"/>
          <w:sz w:val="22"/>
          <w:szCs w:val="22"/>
          <w:rtl/>
          <w:lang w:bidi="fa-IR"/>
        </w:rPr>
        <w:t>ک</w:t>
      </w:r>
      <w:r w:rsidRPr="006668EB">
        <w:rPr>
          <w:rFonts w:ascii="INT" w:hAnsi="INT" w:cs="B Nazanin" w:hint="cs"/>
          <w:sz w:val="22"/>
          <w:szCs w:val="22"/>
          <w:rtl/>
          <w:lang w:bidi="fa-IR"/>
        </w:rPr>
        <w:t xml:space="preserve"> </w:t>
      </w:r>
      <w:r w:rsidRPr="006668EB">
        <w:rPr>
          <w:rFonts w:ascii="INT" w:hAnsi="INT" w:cs="B Nazanin"/>
          <w:sz w:val="22"/>
          <w:szCs w:val="22"/>
          <w:rtl/>
          <w:lang w:bidi="fa-IR"/>
        </w:rPr>
        <w:t>هاي فرانسوي و پروتستان هاي آمر</w:t>
      </w:r>
      <w:r w:rsidR="00835FCF">
        <w:rPr>
          <w:rFonts w:ascii="INT" w:hAnsi="INT" w:cs="B Nazanin" w:hint="cs"/>
          <w:sz w:val="22"/>
          <w:szCs w:val="22"/>
          <w:rtl/>
          <w:lang w:bidi="fa-IR"/>
        </w:rPr>
        <w:t>یکایي میدانستند.</w:t>
      </w:r>
      <w:r w:rsidR="00835FCF" w:rsidRPr="00835FCF">
        <w:rPr>
          <w:rFonts w:cs="B Nazanin"/>
          <w:sz w:val="22"/>
          <w:szCs w:val="22"/>
          <w:rtl/>
        </w:rPr>
        <w:t xml:space="preserve"> (</w:t>
      </w:r>
      <w:r w:rsidR="00835FCF" w:rsidRPr="00835FCF">
        <w:rPr>
          <w:rFonts w:ascii="INT" w:hAnsi="INT" w:cs="B Nazanin" w:hint="cs"/>
          <w:sz w:val="21"/>
          <w:szCs w:val="21"/>
          <w:rtl/>
        </w:rPr>
        <w:t>علی رنگچیان</w:t>
      </w:r>
      <w:r w:rsidR="00835FCF" w:rsidRPr="00835FCF">
        <w:rPr>
          <w:rFonts w:cs="B Nazanin"/>
          <w:sz w:val="22"/>
          <w:szCs w:val="22"/>
          <w:lang w:bidi="ar-IQ"/>
        </w:rPr>
        <w:t>,</w:t>
      </w:r>
      <w:r w:rsidR="00835FCF" w:rsidRPr="00835FCF">
        <w:rPr>
          <w:rFonts w:cs="B Nazanin"/>
          <w:sz w:val="22"/>
          <w:szCs w:val="22"/>
          <w:rtl/>
        </w:rPr>
        <w:t xml:space="preserve"> 1393</w:t>
      </w:r>
      <w:r w:rsidR="00835FCF" w:rsidRPr="00835FCF">
        <w:rPr>
          <w:rFonts w:cs="B Nazanin"/>
          <w:sz w:val="22"/>
          <w:szCs w:val="22"/>
          <w:lang w:bidi="ar-IQ"/>
        </w:rPr>
        <w:t>,</w:t>
      </w:r>
      <w:r w:rsidR="00835FCF" w:rsidRPr="00835FCF">
        <w:rPr>
          <w:rFonts w:cs="B Nazanin"/>
          <w:sz w:val="22"/>
          <w:szCs w:val="22"/>
          <w:rtl/>
        </w:rPr>
        <w:t xml:space="preserve"> </w:t>
      </w:r>
      <w:r w:rsidR="00835FCF" w:rsidRPr="00835FCF">
        <w:rPr>
          <w:rFonts w:cs="B Nazanin" w:hint="cs"/>
          <w:sz w:val="22"/>
          <w:szCs w:val="22"/>
          <w:rtl/>
        </w:rPr>
        <w:t>ص.70</w:t>
      </w:r>
      <w:r w:rsidR="00835FCF" w:rsidRPr="00835FCF">
        <w:rPr>
          <w:rFonts w:cs="B Nazanin"/>
          <w:sz w:val="22"/>
          <w:szCs w:val="22"/>
          <w:rtl/>
        </w:rPr>
        <w:t>)</w:t>
      </w:r>
      <w:r w:rsidR="00835FCF" w:rsidRPr="006668EB">
        <w:rPr>
          <w:rFonts w:cs="B Nazanin" w:hint="cs"/>
          <w:sz w:val="22"/>
          <w:szCs w:val="22"/>
          <w:rtl/>
        </w:rPr>
        <w:t xml:space="preserve">  </w:t>
      </w:r>
    </w:p>
    <w:p w:rsidR="007150CF" w:rsidRDefault="007150CF">
      <w:pPr>
        <w:pStyle w:val="TableFigure"/>
        <w:rPr>
          <w:rFonts w:cs="B Nazanin"/>
          <w:sz w:val="22"/>
          <w:szCs w:val="22"/>
          <w:rtl/>
          <w:lang w:bidi="fa-IR"/>
        </w:rPr>
      </w:pPr>
    </w:p>
    <w:p w:rsidR="00CA0FD2" w:rsidRDefault="00CA0FD2">
      <w:pPr>
        <w:pStyle w:val="TableFigure"/>
        <w:rPr>
          <w:rFonts w:cs="B Nazanin"/>
          <w:sz w:val="22"/>
          <w:szCs w:val="22"/>
          <w:rtl/>
          <w:lang w:bidi="fa-IR"/>
        </w:rPr>
      </w:pPr>
    </w:p>
    <w:p w:rsidR="00CA0FD2" w:rsidRDefault="00CA0FD2">
      <w:pPr>
        <w:pStyle w:val="TableFigure"/>
        <w:rPr>
          <w:rFonts w:cs="B Nazanin"/>
          <w:sz w:val="22"/>
          <w:szCs w:val="22"/>
          <w:rtl/>
          <w:lang w:bidi="fa-IR"/>
        </w:rPr>
      </w:pPr>
    </w:p>
    <w:p w:rsidR="00835FCF" w:rsidRDefault="00835FCF">
      <w:pPr>
        <w:pStyle w:val="TableFigure"/>
        <w:rPr>
          <w:rFonts w:cs="B Nazanin"/>
          <w:sz w:val="22"/>
          <w:szCs w:val="22"/>
          <w:rtl/>
          <w:lang w:bidi="fa-IR"/>
        </w:rPr>
      </w:pPr>
    </w:p>
    <w:p w:rsidR="00CA0FD2" w:rsidRDefault="00CA0FD2">
      <w:pPr>
        <w:pStyle w:val="TableFigure"/>
        <w:rPr>
          <w:rFonts w:cs="B Nazanin"/>
          <w:sz w:val="22"/>
          <w:szCs w:val="22"/>
          <w:rtl/>
          <w:lang w:bidi="fa-IR"/>
        </w:rPr>
      </w:pPr>
    </w:p>
    <w:p w:rsidR="00CA0FD2" w:rsidRPr="00CA0FD2" w:rsidRDefault="00CA0FD2" w:rsidP="00CA0FD2">
      <w:pPr>
        <w:pStyle w:val="TableFigure"/>
        <w:bidi/>
        <w:rPr>
          <w:rFonts w:cs="B Nazanin"/>
          <w:b/>
          <w:bCs/>
          <w:lang w:bidi="fa-IR"/>
        </w:rPr>
      </w:pPr>
      <w:r w:rsidRPr="00CA0FD2">
        <w:rPr>
          <w:rFonts w:cs="B Nazanin" w:hint="cs"/>
          <w:b/>
          <w:bCs/>
          <w:rtl/>
          <w:lang w:bidi="fa-IR"/>
        </w:rPr>
        <w:t>منابع</w:t>
      </w:r>
    </w:p>
    <w:p w:rsidR="00E81978" w:rsidRDefault="006668EB" w:rsidP="005A5EFB">
      <w:pPr>
        <w:pStyle w:val="NoSpacing"/>
        <w:numPr>
          <w:ilvl w:val="0"/>
          <w:numId w:val="16"/>
        </w:numPr>
        <w:bidi/>
        <w:ind w:left="4" w:hanging="142"/>
        <w:rPr>
          <w:rFonts w:cs="Times New Roman"/>
          <w:rtl/>
          <w:lang w:bidi="ar-IQ"/>
        </w:rPr>
      </w:pPr>
      <w:r>
        <w:rPr>
          <w:rFonts w:hint="cs"/>
          <w:rtl/>
          <w:lang w:bidi="fa-IR"/>
        </w:rPr>
        <w:t>رنگچیان</w:t>
      </w:r>
      <w:r>
        <w:rPr>
          <w:lang w:bidi="ar-IQ"/>
        </w:rPr>
        <w:t>,</w:t>
      </w:r>
      <w:r>
        <w:rPr>
          <w:rFonts w:hint="cs"/>
          <w:rtl/>
          <w:lang w:bidi="ar-IQ"/>
        </w:rPr>
        <w:t>علی(1393)</w:t>
      </w:r>
      <w:r>
        <w:rPr>
          <w:rFonts w:hint="cs"/>
          <w:rtl/>
        </w:rPr>
        <w:t>.</w:t>
      </w:r>
      <w:r w:rsidRPr="006668EB">
        <w:rPr>
          <w:rFonts w:cs="Times New Roman"/>
          <w:rtl/>
          <w:lang w:bidi="ar-IQ"/>
        </w:rPr>
        <w:t>سکوت، سکون و حرکت در م</w:t>
      </w:r>
      <w:r w:rsidRPr="006668EB">
        <w:rPr>
          <w:rFonts w:cs="Times New Roman" w:hint="cs"/>
          <w:rtl/>
          <w:lang w:bidi="ar-IQ"/>
        </w:rPr>
        <w:t>یدان</w:t>
      </w:r>
      <w:r w:rsidRPr="006668EB">
        <w:rPr>
          <w:rFonts w:cs="Times New Roman"/>
          <w:rtl/>
          <w:lang w:bidi="ar-IQ"/>
        </w:rPr>
        <w:t xml:space="preserve"> مشق</w:t>
      </w:r>
      <w:r w:rsidR="00547112">
        <w:rPr>
          <w:rFonts w:hint="cs"/>
          <w:rtl/>
          <w:lang w:bidi="ar-IQ"/>
        </w:rPr>
        <w:t>.دو فصلنامه هنرهای کاربردی</w:t>
      </w:r>
      <w:r w:rsidR="00547112" w:rsidRPr="006668EB">
        <w:rPr>
          <w:rFonts w:cs="Times New Roman"/>
          <w:rtl/>
          <w:lang w:bidi="ar-IQ"/>
        </w:rPr>
        <w:t>،</w:t>
      </w:r>
      <w:r w:rsidR="002C1574">
        <w:rPr>
          <w:rFonts w:cs="Times New Roman" w:hint="cs"/>
          <w:rtl/>
          <w:lang w:bidi="ar-IQ"/>
        </w:rPr>
        <w:t>بهارو تابستان</w:t>
      </w:r>
      <w:r w:rsidR="00547112">
        <w:rPr>
          <w:rFonts w:hint="cs"/>
          <w:rtl/>
          <w:lang w:bidi="ar-IQ"/>
        </w:rPr>
        <w:t xml:space="preserve"> (4)</w:t>
      </w:r>
      <w:r w:rsidR="00547112" w:rsidRPr="00547112">
        <w:rPr>
          <w:rFonts w:cs="Times New Roman"/>
          <w:rtl/>
          <w:lang w:bidi="ar-IQ"/>
        </w:rPr>
        <w:t xml:space="preserve"> </w:t>
      </w:r>
      <w:r w:rsidR="00547112" w:rsidRPr="006668EB">
        <w:rPr>
          <w:rFonts w:cs="Times New Roman"/>
          <w:rtl/>
          <w:lang w:bidi="ar-IQ"/>
        </w:rPr>
        <w:t>،</w:t>
      </w:r>
      <w:r w:rsidR="002C1574">
        <w:rPr>
          <w:rFonts w:cs="Times New Roman" w:hint="cs"/>
          <w:rtl/>
          <w:lang w:bidi="ar-IQ"/>
        </w:rPr>
        <w:t>68-70</w:t>
      </w:r>
    </w:p>
    <w:p w:rsidR="002C1574" w:rsidRDefault="002C1574" w:rsidP="005A5EFB">
      <w:pPr>
        <w:pStyle w:val="NoSpacing"/>
        <w:numPr>
          <w:ilvl w:val="0"/>
          <w:numId w:val="16"/>
        </w:numPr>
        <w:bidi/>
        <w:ind w:left="4" w:hanging="142"/>
        <w:rPr>
          <w:rFonts w:cs="Times New Roman"/>
          <w:rtl/>
          <w:lang w:bidi="ar-IQ"/>
        </w:rPr>
      </w:pPr>
      <w:bookmarkStart w:id="0" w:name="_GoBack"/>
      <w:r w:rsidRPr="002C1574">
        <w:rPr>
          <w:rFonts w:cs="Times New Roman"/>
          <w:rtl/>
          <w:lang w:bidi="ar-IQ"/>
        </w:rPr>
        <w:t>تکم</w:t>
      </w:r>
      <w:r w:rsidRPr="002C1574">
        <w:rPr>
          <w:rFonts w:cs="Times New Roman" w:hint="cs"/>
          <w:rtl/>
          <w:lang w:bidi="ar-IQ"/>
        </w:rPr>
        <w:t>یل</w:t>
      </w:r>
      <w:r w:rsidRPr="002C1574">
        <w:rPr>
          <w:rFonts w:cs="Times New Roman"/>
          <w:rtl/>
          <w:lang w:bidi="ar-IQ"/>
        </w:rPr>
        <w:t xml:space="preserve"> هما</w:t>
      </w:r>
      <w:r w:rsidRPr="002C1574">
        <w:rPr>
          <w:rFonts w:cs="Times New Roman" w:hint="cs"/>
          <w:rtl/>
          <w:lang w:bidi="ar-IQ"/>
        </w:rPr>
        <w:t>یون،</w:t>
      </w:r>
      <w:r w:rsidRPr="002C1574">
        <w:rPr>
          <w:rFonts w:cs="Times New Roman"/>
          <w:rtl/>
          <w:lang w:bidi="ar-IQ"/>
        </w:rPr>
        <w:t xml:space="preserve"> ناصر(1385).تهران</w:t>
      </w:r>
      <w:r w:rsidR="00CA0FD2">
        <w:rPr>
          <w:rFonts w:cs="Times New Roman" w:hint="cs"/>
          <w:rtl/>
          <w:lang w:bidi="ar-IQ"/>
        </w:rPr>
        <w:t>.تهران</w:t>
      </w:r>
      <w:r w:rsidRPr="002C1574">
        <w:rPr>
          <w:rFonts w:cs="Times New Roman"/>
          <w:rtl/>
          <w:lang w:bidi="ar-IQ"/>
        </w:rPr>
        <w:t>:دفتر پژوهش ها</w:t>
      </w:r>
      <w:r w:rsidRPr="002C1574">
        <w:rPr>
          <w:rFonts w:cs="Times New Roman" w:hint="cs"/>
          <w:rtl/>
          <w:lang w:bidi="ar-IQ"/>
        </w:rPr>
        <w:t>ی</w:t>
      </w:r>
      <w:r w:rsidRPr="002C1574">
        <w:rPr>
          <w:rFonts w:cs="Times New Roman"/>
          <w:rtl/>
          <w:lang w:bidi="ar-IQ"/>
        </w:rPr>
        <w:t xml:space="preserve"> فرهنگ</w:t>
      </w:r>
      <w:r w:rsidRPr="002C1574">
        <w:rPr>
          <w:rFonts w:cs="Times New Roman" w:hint="cs"/>
          <w:rtl/>
          <w:lang w:bidi="ar-IQ"/>
        </w:rPr>
        <w:t>ی</w:t>
      </w:r>
    </w:p>
    <w:bookmarkEnd w:id="0"/>
    <w:p w:rsidR="002C1574" w:rsidRDefault="002C1574" w:rsidP="005A5EFB">
      <w:pPr>
        <w:pStyle w:val="NoSpacing"/>
        <w:numPr>
          <w:ilvl w:val="0"/>
          <w:numId w:val="16"/>
        </w:numPr>
        <w:bidi/>
        <w:ind w:left="4" w:hanging="142"/>
        <w:rPr>
          <w:rFonts w:cs="Times New Roman"/>
          <w:rtl/>
          <w:lang w:bidi="ar-IQ"/>
        </w:rPr>
      </w:pPr>
      <w:r w:rsidRPr="002C1574">
        <w:rPr>
          <w:rFonts w:cs="Times New Roman"/>
          <w:rtl/>
          <w:lang w:bidi="ar-IQ"/>
        </w:rPr>
        <w:t>آدم</w:t>
      </w:r>
      <w:r w:rsidRPr="002C1574">
        <w:rPr>
          <w:rFonts w:cs="Times New Roman" w:hint="cs"/>
          <w:rtl/>
          <w:lang w:bidi="ar-IQ"/>
        </w:rPr>
        <w:t>یت</w:t>
      </w:r>
      <w:r w:rsidRPr="002C1574">
        <w:rPr>
          <w:rFonts w:cs="Times New Roman"/>
          <w:rtl/>
          <w:lang w:bidi="ar-IQ"/>
        </w:rPr>
        <w:t>, فر</w:t>
      </w:r>
      <w:r w:rsidRPr="002C1574">
        <w:rPr>
          <w:rFonts w:cs="Times New Roman" w:hint="cs"/>
          <w:rtl/>
          <w:lang w:bidi="ar-IQ"/>
        </w:rPr>
        <w:t>یدون</w:t>
      </w:r>
      <w:r w:rsidRPr="002C1574">
        <w:rPr>
          <w:rFonts w:cs="Times New Roman"/>
          <w:rtl/>
          <w:lang w:bidi="ar-IQ"/>
        </w:rPr>
        <w:t>(1356).فکر دموکراس</w:t>
      </w:r>
      <w:r w:rsidRPr="002C1574">
        <w:rPr>
          <w:rFonts w:cs="Times New Roman" w:hint="cs"/>
          <w:rtl/>
          <w:lang w:bidi="ar-IQ"/>
        </w:rPr>
        <w:t>ی</w:t>
      </w:r>
      <w:r w:rsidRPr="002C1574">
        <w:rPr>
          <w:rFonts w:cs="Times New Roman"/>
          <w:rtl/>
          <w:lang w:bidi="ar-IQ"/>
        </w:rPr>
        <w:t xml:space="preserve"> اجتماع</w:t>
      </w:r>
      <w:r w:rsidRPr="002C1574">
        <w:rPr>
          <w:rFonts w:cs="Times New Roman" w:hint="cs"/>
          <w:rtl/>
          <w:lang w:bidi="ar-IQ"/>
        </w:rPr>
        <w:t>ی</w:t>
      </w:r>
      <w:r w:rsidRPr="002C1574">
        <w:rPr>
          <w:rFonts w:cs="Times New Roman"/>
          <w:rtl/>
          <w:lang w:bidi="ar-IQ"/>
        </w:rPr>
        <w:t xml:space="preserve"> در نهضت مشروطه ا</w:t>
      </w:r>
      <w:r w:rsidRPr="002C1574">
        <w:rPr>
          <w:rFonts w:cs="Times New Roman" w:hint="cs"/>
          <w:rtl/>
          <w:lang w:bidi="ar-IQ"/>
        </w:rPr>
        <w:t>یران</w:t>
      </w:r>
      <w:r w:rsidRPr="002C1574">
        <w:rPr>
          <w:rFonts w:cs="Times New Roman"/>
          <w:rtl/>
          <w:lang w:bidi="ar-IQ"/>
        </w:rPr>
        <w:t>.تهران:</w:t>
      </w:r>
      <w:r w:rsidR="00CA0FD2">
        <w:rPr>
          <w:rFonts w:cs="Times New Roman" w:hint="cs"/>
          <w:rtl/>
          <w:lang w:bidi="ar-IQ"/>
        </w:rPr>
        <w:t xml:space="preserve">انتشارات </w:t>
      </w:r>
      <w:r w:rsidRPr="002C1574">
        <w:rPr>
          <w:rFonts w:cs="Times New Roman"/>
          <w:rtl/>
          <w:lang w:bidi="ar-IQ"/>
        </w:rPr>
        <w:t>پ</w:t>
      </w:r>
      <w:r w:rsidRPr="002C1574">
        <w:rPr>
          <w:rFonts w:cs="Times New Roman" w:hint="cs"/>
          <w:rtl/>
          <w:lang w:bidi="ar-IQ"/>
        </w:rPr>
        <w:t>یام</w:t>
      </w:r>
    </w:p>
    <w:p w:rsidR="00CA0FD2" w:rsidRDefault="00CA0FD2" w:rsidP="005A5EFB">
      <w:pPr>
        <w:pStyle w:val="NoSpacing"/>
        <w:numPr>
          <w:ilvl w:val="0"/>
          <w:numId w:val="16"/>
        </w:numPr>
        <w:bidi/>
        <w:ind w:left="4" w:hanging="142"/>
        <w:rPr>
          <w:rFonts w:cs="Times New Roman"/>
          <w:lang w:bidi="ar-IQ"/>
        </w:rPr>
      </w:pPr>
      <w:r w:rsidRPr="00CA0FD2">
        <w:rPr>
          <w:rFonts w:cs="Times New Roman"/>
          <w:rtl/>
          <w:lang w:bidi="ar-IQ"/>
        </w:rPr>
        <w:t>شه</w:t>
      </w:r>
      <w:r w:rsidRPr="00CA0FD2">
        <w:rPr>
          <w:rFonts w:cs="Times New Roman" w:hint="cs"/>
          <w:rtl/>
          <w:lang w:bidi="ar-IQ"/>
        </w:rPr>
        <w:t>یدی</w:t>
      </w:r>
      <w:r w:rsidRPr="00CA0FD2">
        <w:rPr>
          <w:rFonts w:cs="Times New Roman"/>
          <w:rtl/>
          <w:lang w:bidi="ar-IQ"/>
        </w:rPr>
        <w:t xml:space="preserve"> مازندران</w:t>
      </w:r>
      <w:r w:rsidRPr="00CA0FD2">
        <w:rPr>
          <w:rFonts w:cs="Times New Roman" w:hint="cs"/>
          <w:rtl/>
          <w:lang w:bidi="ar-IQ"/>
        </w:rPr>
        <w:t>ی</w:t>
      </w:r>
      <w:r w:rsidRPr="00CA0FD2">
        <w:rPr>
          <w:rFonts w:cs="Times New Roman"/>
          <w:rtl/>
          <w:lang w:bidi="ar-IQ"/>
        </w:rPr>
        <w:t>, حس</w:t>
      </w:r>
      <w:r w:rsidRPr="00CA0FD2">
        <w:rPr>
          <w:rFonts w:cs="Times New Roman" w:hint="cs"/>
          <w:rtl/>
          <w:lang w:bidi="ar-IQ"/>
        </w:rPr>
        <w:t>ین</w:t>
      </w:r>
      <w:r w:rsidRPr="00CA0FD2">
        <w:rPr>
          <w:rFonts w:cs="Times New Roman"/>
          <w:rtl/>
          <w:lang w:bidi="ar-IQ"/>
        </w:rPr>
        <w:t>(1383).سرگذشت تهران.تهران:انتشارات دن</w:t>
      </w:r>
      <w:r w:rsidRPr="00CA0FD2">
        <w:rPr>
          <w:rFonts w:cs="Times New Roman" w:hint="cs"/>
          <w:rtl/>
          <w:lang w:bidi="ar-IQ"/>
        </w:rPr>
        <w:t>یا</w:t>
      </w:r>
    </w:p>
    <w:p w:rsidR="002A4D68" w:rsidRDefault="002A4D68" w:rsidP="002A4D68">
      <w:pPr>
        <w:pStyle w:val="NoSpacing"/>
        <w:numPr>
          <w:ilvl w:val="0"/>
          <w:numId w:val="16"/>
        </w:numPr>
        <w:bidi/>
        <w:ind w:left="4" w:hanging="142"/>
        <w:rPr>
          <w:rFonts w:cs="Times New Roman"/>
          <w:lang w:bidi="ar-IQ"/>
        </w:rPr>
      </w:pPr>
      <w:r w:rsidRPr="002A4D68">
        <w:rPr>
          <w:rFonts w:cs="Times New Roman"/>
          <w:rtl/>
          <w:lang w:bidi="ar-IQ"/>
        </w:rPr>
        <w:t>رح</w:t>
      </w:r>
      <w:r w:rsidRPr="002A4D68">
        <w:rPr>
          <w:rFonts w:cs="Times New Roman" w:hint="cs"/>
          <w:rtl/>
          <w:lang w:bidi="ar-IQ"/>
        </w:rPr>
        <w:t>یمی</w:t>
      </w:r>
      <w:r w:rsidRPr="002A4D68">
        <w:rPr>
          <w:rFonts w:cs="Times New Roman"/>
          <w:rtl/>
          <w:lang w:bidi="ar-IQ"/>
        </w:rPr>
        <w:t>,مصطف</w:t>
      </w:r>
      <w:r w:rsidRPr="002A4D68">
        <w:rPr>
          <w:rFonts w:cs="Times New Roman" w:hint="cs"/>
          <w:rtl/>
          <w:lang w:bidi="ar-IQ"/>
        </w:rPr>
        <w:t>ی</w:t>
      </w:r>
      <w:r w:rsidRPr="002A4D68">
        <w:rPr>
          <w:rFonts w:cs="Times New Roman"/>
          <w:rtl/>
          <w:lang w:bidi="ar-IQ"/>
        </w:rPr>
        <w:t>(1357).قانون اساس</w:t>
      </w:r>
      <w:r w:rsidRPr="002A4D68">
        <w:rPr>
          <w:rFonts w:cs="Times New Roman" w:hint="cs"/>
          <w:rtl/>
          <w:lang w:bidi="ar-IQ"/>
        </w:rPr>
        <w:t>ی</w:t>
      </w:r>
      <w:r w:rsidRPr="002A4D68">
        <w:rPr>
          <w:rFonts w:cs="Times New Roman"/>
          <w:rtl/>
          <w:lang w:bidi="ar-IQ"/>
        </w:rPr>
        <w:t xml:space="preserve"> ا</w:t>
      </w:r>
      <w:r w:rsidRPr="002A4D68">
        <w:rPr>
          <w:rFonts w:cs="Times New Roman" w:hint="cs"/>
          <w:rtl/>
          <w:lang w:bidi="ar-IQ"/>
        </w:rPr>
        <w:t>یران</w:t>
      </w:r>
      <w:r w:rsidRPr="002A4D68">
        <w:rPr>
          <w:rFonts w:cs="Times New Roman"/>
          <w:rtl/>
          <w:lang w:bidi="ar-IQ"/>
        </w:rPr>
        <w:t xml:space="preserve"> و اصول دموکراس</w:t>
      </w:r>
      <w:r w:rsidRPr="002A4D68">
        <w:rPr>
          <w:rFonts w:cs="Times New Roman" w:hint="cs"/>
          <w:rtl/>
          <w:lang w:bidi="ar-IQ"/>
        </w:rPr>
        <w:t>ی</w:t>
      </w:r>
      <w:r w:rsidRPr="002A4D68">
        <w:rPr>
          <w:rFonts w:cs="Times New Roman"/>
          <w:rtl/>
          <w:lang w:bidi="ar-IQ"/>
        </w:rPr>
        <w:t>.تهران:انتشارات ام</w:t>
      </w:r>
      <w:r w:rsidRPr="002A4D68">
        <w:rPr>
          <w:rFonts w:cs="Times New Roman" w:hint="cs"/>
          <w:rtl/>
          <w:lang w:bidi="ar-IQ"/>
        </w:rPr>
        <w:t>یرکبیر</w:t>
      </w:r>
    </w:p>
    <w:p w:rsidR="005A5EFB" w:rsidRDefault="00CA0FD2" w:rsidP="005A5EFB">
      <w:pPr>
        <w:pStyle w:val="NoSpacing"/>
        <w:numPr>
          <w:ilvl w:val="0"/>
          <w:numId w:val="16"/>
        </w:numPr>
        <w:bidi/>
        <w:ind w:left="4" w:hanging="142"/>
        <w:rPr>
          <w:rtl/>
          <w:lang w:bidi="ar-IQ"/>
        </w:rPr>
      </w:pPr>
      <w:r w:rsidRPr="00CA0FD2">
        <w:rPr>
          <w:rFonts w:cs="Times New Roman"/>
          <w:rtl/>
          <w:lang w:bidi="ar-IQ"/>
        </w:rPr>
        <w:t>م</w:t>
      </w:r>
      <w:r w:rsidRPr="00CA0FD2">
        <w:rPr>
          <w:rFonts w:cs="Times New Roman" w:hint="cs"/>
          <w:rtl/>
          <w:lang w:bidi="ar-IQ"/>
        </w:rPr>
        <w:t>یرزایی</w:t>
      </w:r>
      <w:r w:rsidRPr="00CA0FD2">
        <w:rPr>
          <w:rFonts w:cs="Times New Roman"/>
          <w:rtl/>
          <w:lang w:bidi="ar-IQ"/>
        </w:rPr>
        <w:t>, مر</w:t>
      </w:r>
      <w:r w:rsidRPr="00CA0FD2">
        <w:rPr>
          <w:rFonts w:cs="Times New Roman" w:hint="cs"/>
          <w:rtl/>
          <w:lang w:bidi="ar-IQ"/>
        </w:rPr>
        <w:t>یم</w:t>
      </w:r>
      <w:r w:rsidRPr="00CA0FD2">
        <w:rPr>
          <w:rFonts w:cs="Times New Roman"/>
          <w:rtl/>
          <w:lang w:bidi="ar-IQ"/>
        </w:rPr>
        <w:t xml:space="preserve">(1396, تابستان).پرونده </w:t>
      </w:r>
      <w:r w:rsidRPr="00CA0FD2">
        <w:rPr>
          <w:rFonts w:cs="Times New Roman" w:hint="cs"/>
          <w:rtl/>
          <w:lang w:bidi="ar-IQ"/>
        </w:rPr>
        <w:t>ی</w:t>
      </w:r>
      <w:r w:rsidRPr="00CA0FD2">
        <w:rPr>
          <w:rFonts w:cs="Times New Roman"/>
          <w:rtl/>
          <w:lang w:bidi="ar-IQ"/>
        </w:rPr>
        <w:t xml:space="preserve"> ناصر</w:t>
      </w:r>
      <w:r w:rsidRPr="00CA0FD2">
        <w:rPr>
          <w:rFonts w:cs="Times New Roman" w:hint="cs"/>
          <w:rtl/>
          <w:lang w:bidi="ar-IQ"/>
        </w:rPr>
        <w:t>ی</w:t>
      </w:r>
      <w:r w:rsidRPr="00CA0FD2">
        <w:rPr>
          <w:rFonts w:cs="Times New Roman"/>
          <w:rtl/>
          <w:lang w:bidi="ar-IQ"/>
        </w:rPr>
        <w:t>, تهرانشهر (1). باز</w:t>
      </w:r>
      <w:r w:rsidRPr="00CA0FD2">
        <w:rPr>
          <w:rFonts w:cs="Times New Roman" w:hint="cs"/>
          <w:rtl/>
          <w:lang w:bidi="ar-IQ"/>
        </w:rPr>
        <w:t>یابی</w:t>
      </w:r>
      <w:r w:rsidRPr="00CA0FD2">
        <w:rPr>
          <w:rFonts w:cs="Times New Roman"/>
          <w:rtl/>
          <w:lang w:bidi="ar-IQ"/>
        </w:rPr>
        <w:t xml:space="preserve"> شده ب</w:t>
      </w:r>
      <w:r w:rsidRPr="00CA0FD2">
        <w:rPr>
          <w:rFonts w:cs="Times New Roman" w:hint="cs"/>
          <w:rtl/>
          <w:lang w:bidi="ar-IQ"/>
        </w:rPr>
        <w:t>ی</w:t>
      </w:r>
      <w:r w:rsidRPr="00CA0FD2">
        <w:rPr>
          <w:rFonts w:cs="Times New Roman"/>
          <w:rtl/>
          <w:lang w:bidi="ar-IQ"/>
        </w:rPr>
        <w:t xml:space="preserve"> تار</w:t>
      </w:r>
      <w:r w:rsidRPr="00CA0FD2">
        <w:rPr>
          <w:rFonts w:cs="Times New Roman" w:hint="cs"/>
          <w:rtl/>
          <w:lang w:bidi="ar-IQ"/>
        </w:rPr>
        <w:t>یخ</w:t>
      </w:r>
      <w:r w:rsidRPr="00CA0FD2">
        <w:rPr>
          <w:rFonts w:cs="Times New Roman"/>
          <w:rtl/>
          <w:lang w:bidi="ar-IQ"/>
        </w:rPr>
        <w:t xml:space="preserve"> </w:t>
      </w:r>
      <w:r w:rsidR="005A5EFB">
        <w:rPr>
          <w:rFonts w:cs="Times New Roman" w:hint="cs"/>
          <w:rtl/>
          <w:lang w:bidi="fa-IR"/>
        </w:rPr>
        <w:t>از</w:t>
      </w:r>
      <w:hyperlink r:id="rId28" w:history="1">
        <w:r w:rsidR="005A5EFB" w:rsidRPr="00730E67">
          <w:rPr>
            <w:rStyle w:val="Hyperlink"/>
            <w:lang w:bidi="ar-IQ"/>
          </w:rPr>
          <w:t>http://www.shanbeh-shahr.com/Home/Content/3</w:t>
        </w:r>
      </w:hyperlink>
    </w:p>
    <w:p w:rsidR="00835FCF" w:rsidRDefault="00835FCF" w:rsidP="00835FCF">
      <w:pPr>
        <w:pStyle w:val="NoSpacing"/>
        <w:numPr>
          <w:ilvl w:val="0"/>
          <w:numId w:val="16"/>
        </w:numPr>
        <w:bidi/>
        <w:ind w:left="4" w:hanging="142"/>
        <w:rPr>
          <w:rtl/>
          <w:lang w:bidi="ar-IQ"/>
        </w:rPr>
      </w:pPr>
      <w:r w:rsidRPr="00835FCF">
        <w:rPr>
          <w:rFonts w:cs="Times New Roman"/>
          <w:rtl/>
          <w:lang w:bidi="ar-IQ"/>
        </w:rPr>
        <w:t>عدل,شهر</w:t>
      </w:r>
      <w:r w:rsidRPr="00835FCF">
        <w:rPr>
          <w:rFonts w:cs="Times New Roman" w:hint="cs"/>
          <w:rtl/>
          <w:lang w:bidi="ar-IQ"/>
        </w:rPr>
        <w:t>یار</w:t>
      </w:r>
      <w:r w:rsidRPr="00835FCF">
        <w:rPr>
          <w:rFonts w:cs="Times New Roman"/>
          <w:rtl/>
          <w:lang w:bidi="ar-IQ"/>
        </w:rPr>
        <w:t xml:space="preserve"> و اورکاد, برنار(1375).تهران پا</w:t>
      </w:r>
      <w:r w:rsidRPr="00835FCF">
        <w:rPr>
          <w:rFonts w:cs="Times New Roman" w:hint="cs"/>
          <w:rtl/>
          <w:lang w:bidi="ar-IQ"/>
        </w:rPr>
        <w:t>یتخت</w:t>
      </w:r>
      <w:r w:rsidRPr="00835FCF">
        <w:rPr>
          <w:rFonts w:cs="Times New Roman"/>
          <w:rtl/>
          <w:lang w:bidi="ar-IQ"/>
        </w:rPr>
        <w:t xml:space="preserve"> دو</w:t>
      </w:r>
      <w:r w:rsidRPr="00835FCF">
        <w:rPr>
          <w:rFonts w:cs="Times New Roman" w:hint="cs"/>
          <w:rtl/>
          <w:lang w:bidi="ar-IQ"/>
        </w:rPr>
        <w:t>یست</w:t>
      </w:r>
      <w:r w:rsidRPr="00835FCF">
        <w:rPr>
          <w:rFonts w:cs="Times New Roman"/>
          <w:rtl/>
          <w:lang w:bidi="ar-IQ"/>
        </w:rPr>
        <w:t xml:space="preserve"> ساله.تهران:سازمان مشاور فن</w:t>
      </w:r>
      <w:r w:rsidRPr="00835FCF">
        <w:rPr>
          <w:rFonts w:cs="Times New Roman" w:hint="cs"/>
          <w:rtl/>
          <w:lang w:bidi="ar-IQ"/>
        </w:rPr>
        <w:t>ی</w:t>
      </w:r>
      <w:r w:rsidRPr="00835FCF">
        <w:rPr>
          <w:rFonts w:cs="Times New Roman"/>
          <w:rtl/>
          <w:lang w:bidi="ar-IQ"/>
        </w:rPr>
        <w:t xml:space="preserve"> و مهندس</w:t>
      </w:r>
      <w:r w:rsidRPr="00835FCF">
        <w:rPr>
          <w:rFonts w:cs="Times New Roman" w:hint="cs"/>
          <w:rtl/>
          <w:lang w:bidi="ar-IQ"/>
        </w:rPr>
        <w:t>ی</w:t>
      </w:r>
      <w:r w:rsidRPr="00835FCF">
        <w:rPr>
          <w:rFonts w:cs="Times New Roman"/>
          <w:rtl/>
          <w:lang w:bidi="ar-IQ"/>
        </w:rPr>
        <w:t xml:space="preserve">  تهران و انجمن ا</w:t>
      </w:r>
      <w:r w:rsidRPr="00835FCF">
        <w:rPr>
          <w:rFonts w:cs="Times New Roman" w:hint="cs"/>
          <w:rtl/>
          <w:lang w:bidi="ar-IQ"/>
        </w:rPr>
        <w:t>یرانشناسی</w:t>
      </w:r>
      <w:r w:rsidRPr="00835FCF">
        <w:rPr>
          <w:rFonts w:cs="Times New Roman"/>
          <w:rtl/>
          <w:lang w:bidi="ar-IQ"/>
        </w:rPr>
        <w:t xml:space="preserve"> فرانسه</w:t>
      </w:r>
    </w:p>
    <w:p w:rsidR="005A5EFB" w:rsidRDefault="005A5EFB" w:rsidP="005A5EFB">
      <w:pPr>
        <w:pStyle w:val="NoSpacing"/>
        <w:numPr>
          <w:ilvl w:val="0"/>
          <w:numId w:val="16"/>
        </w:numPr>
        <w:bidi/>
        <w:ind w:left="4" w:hanging="142"/>
        <w:rPr>
          <w:rFonts w:cs="Times New Roman"/>
          <w:rtl/>
          <w:lang w:bidi="ar-IQ"/>
        </w:rPr>
      </w:pPr>
      <w:r w:rsidRPr="005A5EFB">
        <w:rPr>
          <w:rFonts w:cs="Times New Roman"/>
          <w:rtl/>
          <w:lang w:bidi="ar-IQ"/>
        </w:rPr>
        <w:t>ابر</w:t>
      </w:r>
      <w:r w:rsidRPr="005A5EFB">
        <w:rPr>
          <w:rFonts w:cs="Times New Roman" w:hint="cs"/>
          <w:rtl/>
          <w:lang w:bidi="ar-IQ"/>
        </w:rPr>
        <w:t>یشمی</w:t>
      </w:r>
      <w:r w:rsidRPr="005A5EFB">
        <w:rPr>
          <w:rFonts w:cs="Times New Roman"/>
          <w:rtl/>
          <w:lang w:bidi="ar-IQ"/>
        </w:rPr>
        <w:t>, فرشاد(1389).تهران روزگاران قد</w:t>
      </w:r>
      <w:r w:rsidRPr="005A5EFB">
        <w:rPr>
          <w:rFonts w:cs="Times New Roman" w:hint="cs"/>
          <w:rtl/>
          <w:lang w:bidi="ar-IQ"/>
        </w:rPr>
        <w:t>یم</w:t>
      </w:r>
      <w:r w:rsidRPr="005A5EFB">
        <w:rPr>
          <w:rFonts w:cs="Times New Roman"/>
          <w:rtl/>
          <w:lang w:bidi="ar-IQ"/>
        </w:rPr>
        <w:t>.تهران:انتشارات خانه تار</w:t>
      </w:r>
      <w:r w:rsidRPr="005A5EFB">
        <w:rPr>
          <w:rFonts w:cs="Times New Roman" w:hint="cs"/>
          <w:rtl/>
          <w:lang w:bidi="ar-IQ"/>
        </w:rPr>
        <w:t>یخ</w:t>
      </w:r>
      <w:r w:rsidRPr="005A5EFB">
        <w:rPr>
          <w:rFonts w:cs="Times New Roman"/>
          <w:rtl/>
          <w:lang w:bidi="ar-IQ"/>
        </w:rPr>
        <w:t xml:space="preserve"> و تصو</w:t>
      </w:r>
      <w:r w:rsidRPr="005A5EFB">
        <w:rPr>
          <w:rFonts w:cs="Times New Roman" w:hint="cs"/>
          <w:rtl/>
          <w:lang w:bidi="ar-IQ"/>
        </w:rPr>
        <w:t>یر</w:t>
      </w:r>
      <w:r w:rsidRPr="005A5EFB">
        <w:rPr>
          <w:rFonts w:cs="Times New Roman"/>
          <w:rtl/>
          <w:lang w:bidi="ar-IQ"/>
        </w:rPr>
        <w:t xml:space="preserve"> ابر</w:t>
      </w:r>
      <w:r w:rsidRPr="005A5EFB">
        <w:rPr>
          <w:rFonts w:cs="Times New Roman" w:hint="cs"/>
          <w:rtl/>
          <w:lang w:bidi="ar-IQ"/>
        </w:rPr>
        <w:t>یشمی</w:t>
      </w:r>
    </w:p>
    <w:p w:rsidR="005A5EFB" w:rsidRDefault="005A5EFB" w:rsidP="005A5EFB">
      <w:pPr>
        <w:pStyle w:val="NoSpacing"/>
        <w:numPr>
          <w:ilvl w:val="0"/>
          <w:numId w:val="16"/>
        </w:numPr>
        <w:bidi/>
        <w:ind w:left="4" w:hanging="142"/>
        <w:rPr>
          <w:rFonts w:cs="Times New Roman"/>
          <w:rtl/>
          <w:lang w:bidi="ar-IQ"/>
        </w:rPr>
      </w:pPr>
      <w:r w:rsidRPr="005A5EFB">
        <w:rPr>
          <w:rFonts w:cs="Times New Roman"/>
          <w:rtl/>
          <w:lang w:bidi="ar-IQ"/>
        </w:rPr>
        <w:t>رستم زاد, آرزو(1390,آذر27).گذر</w:t>
      </w:r>
      <w:r w:rsidRPr="005A5EFB">
        <w:rPr>
          <w:rFonts w:cs="Times New Roman" w:hint="cs"/>
          <w:rtl/>
          <w:lang w:bidi="ar-IQ"/>
        </w:rPr>
        <w:t>ی</w:t>
      </w:r>
      <w:r w:rsidRPr="005A5EFB">
        <w:rPr>
          <w:rFonts w:cs="Times New Roman"/>
          <w:rtl/>
          <w:lang w:bidi="ar-IQ"/>
        </w:rPr>
        <w:t xml:space="preserve"> در طهران قد</w:t>
      </w:r>
      <w:r w:rsidRPr="005A5EFB">
        <w:rPr>
          <w:rFonts w:cs="Times New Roman" w:hint="cs"/>
          <w:rtl/>
          <w:lang w:bidi="ar-IQ"/>
        </w:rPr>
        <w:t>یم</w:t>
      </w:r>
      <w:r w:rsidRPr="005A5EFB">
        <w:rPr>
          <w:rFonts w:cs="Times New Roman"/>
          <w:rtl/>
          <w:lang w:bidi="ar-IQ"/>
        </w:rPr>
        <w:t>.باز</w:t>
      </w:r>
      <w:r w:rsidRPr="005A5EFB">
        <w:rPr>
          <w:rFonts w:cs="Times New Roman" w:hint="cs"/>
          <w:rtl/>
          <w:lang w:bidi="ar-IQ"/>
        </w:rPr>
        <w:t>یابی</w:t>
      </w:r>
      <w:r w:rsidRPr="005A5EFB">
        <w:rPr>
          <w:rFonts w:cs="Times New Roman"/>
          <w:rtl/>
          <w:lang w:bidi="ar-IQ"/>
        </w:rPr>
        <w:t xml:space="preserve"> شده از موسسه فرهنگ</w:t>
      </w:r>
      <w:r w:rsidRPr="005A5EFB">
        <w:rPr>
          <w:rFonts w:cs="Times New Roman" w:hint="cs"/>
          <w:rtl/>
          <w:lang w:bidi="ar-IQ"/>
        </w:rPr>
        <w:t>ی</w:t>
      </w:r>
      <w:r w:rsidRPr="005A5EFB">
        <w:rPr>
          <w:rFonts w:cs="Times New Roman"/>
          <w:rtl/>
          <w:lang w:bidi="ar-IQ"/>
        </w:rPr>
        <w:t xml:space="preserve"> و اطلاع رسان</w:t>
      </w:r>
      <w:r w:rsidRPr="005A5EFB">
        <w:rPr>
          <w:rFonts w:cs="Times New Roman" w:hint="cs"/>
          <w:rtl/>
          <w:lang w:bidi="ar-IQ"/>
        </w:rPr>
        <w:t>ی</w:t>
      </w:r>
      <w:r w:rsidRPr="005A5EFB">
        <w:rPr>
          <w:rFonts w:cs="Times New Roman"/>
          <w:rtl/>
          <w:lang w:bidi="ar-IQ"/>
        </w:rPr>
        <w:t xml:space="preserve"> تب</w:t>
      </w:r>
      <w:r w:rsidRPr="005A5EFB">
        <w:rPr>
          <w:rFonts w:cs="Times New Roman" w:hint="cs"/>
          <w:rtl/>
          <w:lang w:bidi="ar-IQ"/>
        </w:rPr>
        <w:t>یان</w:t>
      </w:r>
      <w:r w:rsidRPr="005A5EFB">
        <w:rPr>
          <w:rFonts w:cs="Times New Roman"/>
          <w:rtl/>
          <w:lang w:bidi="ar-IQ"/>
        </w:rPr>
        <w:t>:</w:t>
      </w:r>
      <w:r w:rsidRPr="005A5EFB">
        <w:t xml:space="preserve"> </w:t>
      </w:r>
      <w:hyperlink r:id="rId29" w:history="1">
        <w:r w:rsidRPr="00730E67">
          <w:rPr>
            <w:rStyle w:val="Hyperlink"/>
            <w:rFonts w:cs="Times New Roman"/>
            <w:lang w:bidi="ar-IQ"/>
          </w:rPr>
          <w:t>https://article.tebyan.net/191111</w:t>
        </w:r>
      </w:hyperlink>
    </w:p>
    <w:p w:rsidR="005A5EFB" w:rsidRDefault="0057067C" w:rsidP="00835FCF">
      <w:pPr>
        <w:pStyle w:val="NoSpacing"/>
        <w:numPr>
          <w:ilvl w:val="0"/>
          <w:numId w:val="16"/>
        </w:numPr>
        <w:bidi/>
        <w:ind w:left="4" w:hanging="142"/>
        <w:rPr>
          <w:rFonts w:cs="Times New Roman"/>
          <w:rtl/>
          <w:lang w:bidi="ar-IQ"/>
        </w:rPr>
      </w:pPr>
      <w:r w:rsidRPr="0057067C">
        <w:rPr>
          <w:rFonts w:cs="Times New Roman"/>
          <w:rtl/>
          <w:lang w:bidi="ar-IQ"/>
        </w:rPr>
        <w:t>مهر,بوذرجمهر(1397,ت</w:t>
      </w:r>
      <w:r w:rsidRPr="0057067C">
        <w:rPr>
          <w:rFonts w:cs="Times New Roman" w:hint="cs"/>
          <w:rtl/>
          <w:lang w:bidi="ar-IQ"/>
        </w:rPr>
        <w:t>یر</w:t>
      </w:r>
      <w:r w:rsidRPr="0057067C">
        <w:rPr>
          <w:rFonts w:cs="Times New Roman"/>
          <w:rtl/>
          <w:lang w:bidi="ar-IQ"/>
        </w:rPr>
        <w:t xml:space="preserve"> 10).زندگ</w:t>
      </w:r>
      <w:r w:rsidRPr="0057067C">
        <w:rPr>
          <w:rFonts w:cs="Times New Roman" w:hint="cs"/>
          <w:rtl/>
          <w:lang w:bidi="ar-IQ"/>
        </w:rPr>
        <w:t>ینامه</w:t>
      </w:r>
      <w:r w:rsidRPr="0057067C">
        <w:rPr>
          <w:rFonts w:cs="Times New Roman"/>
          <w:rtl/>
          <w:lang w:bidi="ar-IQ"/>
        </w:rPr>
        <w:t xml:space="preserve"> ارباب ک</w:t>
      </w:r>
      <w:r w:rsidRPr="0057067C">
        <w:rPr>
          <w:rFonts w:cs="Times New Roman" w:hint="cs"/>
          <w:rtl/>
          <w:lang w:bidi="ar-IQ"/>
        </w:rPr>
        <w:t>یخسرو</w:t>
      </w:r>
      <w:r w:rsidRPr="0057067C">
        <w:rPr>
          <w:rFonts w:cs="Times New Roman"/>
          <w:rtl/>
          <w:lang w:bidi="ar-IQ"/>
        </w:rPr>
        <w:t xml:space="preserve"> شاهرخ.باز</w:t>
      </w:r>
      <w:r w:rsidRPr="0057067C">
        <w:rPr>
          <w:rFonts w:cs="Times New Roman" w:hint="cs"/>
          <w:rtl/>
          <w:lang w:bidi="ar-IQ"/>
        </w:rPr>
        <w:t>یابی</w:t>
      </w:r>
      <w:r w:rsidRPr="0057067C">
        <w:rPr>
          <w:rFonts w:cs="Times New Roman"/>
          <w:rtl/>
          <w:lang w:bidi="ar-IQ"/>
        </w:rPr>
        <w:t xml:space="preserve"> شده از امرداد ن</w:t>
      </w:r>
      <w:r w:rsidRPr="0057067C">
        <w:rPr>
          <w:rFonts w:cs="Times New Roman" w:hint="cs"/>
          <w:rtl/>
          <w:lang w:bidi="ar-IQ"/>
        </w:rPr>
        <w:t>یوز</w:t>
      </w:r>
      <w:r w:rsidRPr="0057067C">
        <w:rPr>
          <w:rFonts w:cs="Times New Roman"/>
          <w:rtl/>
          <w:lang w:bidi="ar-IQ"/>
        </w:rPr>
        <w:t>(تارنما</w:t>
      </w:r>
      <w:r w:rsidRPr="0057067C">
        <w:rPr>
          <w:rFonts w:cs="Times New Roman" w:hint="cs"/>
          <w:rtl/>
          <w:lang w:bidi="ar-IQ"/>
        </w:rPr>
        <w:t>ی</w:t>
      </w:r>
      <w:r w:rsidRPr="0057067C">
        <w:rPr>
          <w:rFonts w:cs="Times New Roman"/>
          <w:rtl/>
          <w:lang w:bidi="ar-IQ"/>
        </w:rPr>
        <w:t xml:space="preserve"> خبر</w:t>
      </w:r>
      <w:r w:rsidRPr="0057067C">
        <w:rPr>
          <w:rFonts w:cs="Times New Roman" w:hint="cs"/>
          <w:rtl/>
          <w:lang w:bidi="ar-IQ"/>
        </w:rPr>
        <w:t>ی</w:t>
      </w:r>
      <w:r w:rsidRPr="0057067C">
        <w:rPr>
          <w:rFonts w:cs="Times New Roman"/>
          <w:rtl/>
          <w:lang w:bidi="ar-IQ"/>
        </w:rPr>
        <w:t xml:space="preserve"> زرتشت</w:t>
      </w:r>
      <w:r w:rsidRPr="0057067C">
        <w:rPr>
          <w:rFonts w:cs="Times New Roman" w:hint="cs"/>
          <w:rtl/>
          <w:lang w:bidi="ar-IQ"/>
        </w:rPr>
        <w:t>یان</w:t>
      </w:r>
      <w:r w:rsidRPr="0057067C">
        <w:rPr>
          <w:rFonts w:cs="Times New Roman"/>
          <w:rtl/>
          <w:lang w:bidi="ar-IQ"/>
        </w:rPr>
        <w:t>):</w:t>
      </w:r>
    </w:p>
    <w:p w:rsidR="0057067C" w:rsidRDefault="00C37501" w:rsidP="0057067C">
      <w:pPr>
        <w:pStyle w:val="NoSpacing"/>
        <w:bidi/>
        <w:rPr>
          <w:rtl/>
          <w:lang w:bidi="ar-IQ"/>
        </w:rPr>
      </w:pPr>
      <w:hyperlink r:id="rId30" w:history="1">
        <w:r w:rsidR="0057067C" w:rsidRPr="00730E67">
          <w:rPr>
            <w:rStyle w:val="Hyperlink"/>
            <w:lang w:bidi="ar-IQ"/>
          </w:rPr>
          <w:t>http://www.amordadnews.com///content/5343</w:t>
        </w:r>
      </w:hyperlink>
    </w:p>
    <w:p w:rsidR="00346E7C" w:rsidRDefault="00346E7C" w:rsidP="00311143">
      <w:pPr>
        <w:pStyle w:val="NoSpacing"/>
        <w:numPr>
          <w:ilvl w:val="0"/>
          <w:numId w:val="17"/>
        </w:numPr>
        <w:tabs>
          <w:tab w:val="right" w:pos="146"/>
        </w:tabs>
        <w:bidi/>
        <w:ind w:left="4" w:hanging="142"/>
        <w:rPr>
          <w:rFonts w:cs="Times New Roman"/>
          <w:rtl/>
          <w:lang w:bidi="ar-IQ"/>
        </w:rPr>
      </w:pPr>
      <w:r w:rsidRPr="00346E7C">
        <w:rPr>
          <w:rFonts w:cs="Times New Roman"/>
          <w:rtl/>
          <w:lang w:bidi="ar-IQ"/>
        </w:rPr>
        <w:t>مشرق ن</w:t>
      </w:r>
      <w:r w:rsidRPr="00346E7C">
        <w:rPr>
          <w:rFonts w:cs="Times New Roman" w:hint="cs"/>
          <w:rtl/>
          <w:lang w:bidi="ar-IQ"/>
        </w:rPr>
        <w:t>یوز</w:t>
      </w:r>
      <w:r w:rsidRPr="00346E7C">
        <w:rPr>
          <w:rFonts w:cs="Times New Roman"/>
          <w:rtl/>
          <w:lang w:bidi="ar-IQ"/>
        </w:rPr>
        <w:t>(1393,خرداد 21).اول</w:t>
      </w:r>
      <w:r w:rsidRPr="00346E7C">
        <w:rPr>
          <w:rFonts w:cs="Times New Roman" w:hint="cs"/>
          <w:rtl/>
          <w:lang w:bidi="ar-IQ"/>
        </w:rPr>
        <w:t>ین</w:t>
      </w:r>
      <w:r w:rsidRPr="00346E7C">
        <w:rPr>
          <w:rFonts w:cs="Times New Roman"/>
          <w:rtl/>
          <w:lang w:bidi="ar-IQ"/>
        </w:rPr>
        <w:t xml:space="preserve"> پ</w:t>
      </w:r>
      <w:r w:rsidRPr="00346E7C">
        <w:rPr>
          <w:rFonts w:cs="Times New Roman" w:hint="cs"/>
          <w:rtl/>
          <w:lang w:bidi="ar-IQ"/>
        </w:rPr>
        <w:t>یتزا</w:t>
      </w:r>
      <w:r w:rsidRPr="00346E7C">
        <w:rPr>
          <w:rFonts w:cs="Times New Roman"/>
          <w:rtl/>
          <w:lang w:bidi="ar-IQ"/>
        </w:rPr>
        <w:t xml:space="preserve"> فروش</w:t>
      </w:r>
      <w:r w:rsidRPr="00346E7C">
        <w:rPr>
          <w:rFonts w:cs="Times New Roman" w:hint="cs"/>
          <w:rtl/>
          <w:lang w:bidi="ar-IQ"/>
        </w:rPr>
        <w:t>ی</w:t>
      </w:r>
      <w:r w:rsidRPr="00346E7C">
        <w:rPr>
          <w:rFonts w:cs="Times New Roman"/>
          <w:rtl/>
          <w:lang w:bidi="ar-IQ"/>
        </w:rPr>
        <w:t xml:space="preserve"> در تهران.(کد خبر 317022)باز</w:t>
      </w:r>
      <w:r w:rsidRPr="00346E7C">
        <w:rPr>
          <w:rFonts w:cs="Times New Roman" w:hint="cs"/>
          <w:rtl/>
          <w:lang w:bidi="ar-IQ"/>
        </w:rPr>
        <w:t>یابی</w:t>
      </w:r>
      <w:r w:rsidRPr="00346E7C">
        <w:rPr>
          <w:rFonts w:cs="Times New Roman"/>
          <w:rtl/>
          <w:lang w:bidi="ar-IQ"/>
        </w:rPr>
        <w:t xml:space="preserve"> شده از :</w:t>
      </w:r>
    </w:p>
    <w:p w:rsidR="00311143" w:rsidRPr="00346E7C" w:rsidRDefault="00311143" w:rsidP="00311143">
      <w:pPr>
        <w:pStyle w:val="NoSpacing"/>
        <w:bidi/>
        <w:rPr>
          <w:rFonts w:ascii="INT" w:hAnsi="INT" w:hint="eastAsia"/>
          <w:u w:val="single"/>
          <w:lang w:bidi="ar-IQ"/>
        </w:rPr>
      </w:pPr>
      <w:r w:rsidRPr="00311143">
        <w:rPr>
          <w:rFonts w:ascii="INT" w:hAnsi="INT"/>
          <w:u w:val="single"/>
          <w:lang w:bidi="ar-IQ"/>
        </w:rPr>
        <w:t>https://www.mashreghnews.ir/news/317022/</w:t>
      </w:r>
    </w:p>
    <w:p w:rsidR="00835FCF" w:rsidRPr="00346E7C" w:rsidRDefault="00835FCF">
      <w:pPr>
        <w:pStyle w:val="NoSpacing"/>
        <w:bidi/>
        <w:rPr>
          <w:lang w:bidi="ar-IQ"/>
        </w:rPr>
      </w:pPr>
    </w:p>
    <w:sectPr w:rsidR="00835FCF" w:rsidRPr="00346E7C" w:rsidSect="00D762CF">
      <w:headerReference w:type="default" r:id="rId31"/>
      <w:footnotePr>
        <w:pos w:val="beneathText"/>
      </w:footnotePr>
      <w:pgSz w:w="12240" w:h="15840"/>
      <w:pgMar w:top="851" w:right="1440" w:bottom="851" w:left="1440" w:header="720" w:footer="720" w:gutter="0"/>
      <w:pgNumType w:start="0"/>
      <w:cols w:space="720"/>
      <w:titlePg/>
      <w:docGrid w:linePitch="360"/>
      <w15:footnoteColumns w:val="1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C37501" w:rsidRDefault="00C37501">
      <w:pPr>
        <w:spacing w:line="240" w:lineRule="auto"/>
      </w:pPr>
      <w:r>
        <w:separator/>
      </w:r>
    </w:p>
    <w:p w:rsidR="00C37501" w:rsidRDefault="00C37501"/>
  </w:endnote>
  <w:endnote w:type="continuationSeparator" w:id="0">
    <w:p w:rsidR="00C37501" w:rsidRDefault="00C37501">
      <w:pPr>
        <w:spacing w:line="240" w:lineRule="auto"/>
      </w:pPr>
      <w:r>
        <w:continuationSeparator/>
      </w:r>
    </w:p>
    <w:p w:rsidR="00C37501" w:rsidRDefault="00C37501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SimHei">
    <w:altName w:val="黑体"/>
    <w:panose1 w:val="02010600030101010101"/>
    <w:charset w:val="86"/>
    <w:family w:val="modern"/>
    <w:notTrueType/>
    <w:pitch w:val="fixed"/>
    <w:sig w:usb0="00000001" w:usb1="080E0000" w:usb2="00000010" w:usb3="00000000" w:csb0="00040000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  <w:font w:name="B Nazanin">
    <w:altName w:val="Courier New"/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B Titr">
    <w:panose1 w:val="00000700000000000000"/>
    <w:charset w:val="B2"/>
    <w:family w:val="auto"/>
    <w:pitch w:val="variable"/>
    <w:sig w:usb0="00002001" w:usb1="80000000" w:usb2="00000008" w:usb3="00000000" w:csb0="00000040" w:csb1="00000000"/>
  </w:font>
  <w:font w:name="INT">
    <w:altName w:val="Times New Roman"/>
    <w:panose1 w:val="00000000000000000000"/>
    <w:charset w:val="00"/>
    <w:family w:val="roman"/>
    <w:notTrueType/>
    <w:pitch w:val="default"/>
  </w:font>
  <w:font w:name="MS Mincho">
    <w:altName w:val="ＭＳ 明朝"/>
    <w:panose1 w:val="02020609040205080304"/>
    <w:charset w:val="80"/>
    <w:family w:val="roman"/>
    <w:notTrueType/>
    <w:pitch w:val="fixed"/>
    <w:sig w:usb0="00000001" w:usb1="08070000" w:usb2="00000010" w:usb3="00000000" w:csb0="0002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Sakkal Majalla">
    <w:panose1 w:val="02000000000000000000"/>
    <w:charset w:val="00"/>
    <w:family w:val="auto"/>
    <w:pitch w:val="variable"/>
    <w:sig w:usb0="A0002027" w:usb1="80000000" w:usb2="00000108" w:usb3="00000000" w:csb0="000000D3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C37501" w:rsidRDefault="00C37501">
      <w:pPr>
        <w:spacing w:line="240" w:lineRule="auto"/>
      </w:pPr>
      <w:r>
        <w:separator/>
      </w:r>
    </w:p>
    <w:p w:rsidR="00C37501" w:rsidRDefault="00C37501"/>
  </w:footnote>
  <w:footnote w:type="continuationSeparator" w:id="0">
    <w:p w:rsidR="00C37501" w:rsidRDefault="00C37501">
      <w:pPr>
        <w:spacing w:line="240" w:lineRule="auto"/>
      </w:pPr>
      <w:r>
        <w:continuationSeparator/>
      </w:r>
    </w:p>
    <w:p w:rsidR="00C37501" w:rsidRDefault="00C37501"/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1272666821"/>
      <w:docPartObj>
        <w:docPartGallery w:val="Page Numbers (Top of Page)"/>
        <w:docPartUnique/>
      </w:docPartObj>
    </w:sdtPr>
    <w:sdtEndPr>
      <w:rPr>
        <w:color w:val="7F7F7F" w:themeColor="background1" w:themeShade="7F"/>
        <w:spacing w:val="60"/>
      </w:rPr>
    </w:sdtEndPr>
    <w:sdtContent>
      <w:p w:rsidR="00D762CF" w:rsidRDefault="00D762CF">
        <w:pPr>
          <w:pStyle w:val="Header"/>
          <w:pBdr>
            <w:bottom w:val="single" w:sz="4" w:space="1" w:color="D9D9D9" w:themeColor="background1" w:themeShade="D9"/>
          </w:pBdr>
          <w:rPr>
            <w:b/>
            <w:bCs/>
          </w:rPr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9F5592" w:rsidRPr="009F5592">
          <w:rPr>
            <w:b/>
            <w:bCs/>
            <w:noProof/>
          </w:rPr>
          <w:t>11</w:t>
        </w:r>
        <w:r>
          <w:rPr>
            <w:b/>
            <w:bCs/>
            <w:noProof/>
          </w:rPr>
          <w:fldChar w:fldCharType="end"/>
        </w:r>
        <w:r>
          <w:rPr>
            <w:b/>
            <w:bCs/>
          </w:rPr>
          <w:t xml:space="preserve"> | </w:t>
        </w:r>
        <w:r>
          <w:rPr>
            <w:color w:val="7F7F7F" w:themeColor="background1" w:themeShade="7F"/>
            <w:spacing w:val="60"/>
          </w:rPr>
          <w:t>Page</w:t>
        </w:r>
      </w:p>
    </w:sdtContent>
  </w:sdt>
  <w:p w:rsidR="00D762CF" w:rsidRDefault="00D762CF">
    <w:pPr>
      <w:pStyle w:val="Header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FFFFFF7C"/>
    <w:multiLevelType w:val="singleLevel"/>
    <w:tmpl w:val="6ED08D94"/>
    <w:lvl w:ilvl="0">
      <w:start w:val="1"/>
      <w:numFmt w:val="decimal"/>
      <w:pStyle w:val="ListNumber5"/>
      <w:lvlText w:val="%1."/>
      <w:lvlJc w:val="left"/>
      <w:pPr>
        <w:tabs>
          <w:tab w:val="num" w:pos="1800"/>
        </w:tabs>
        <w:ind w:left="1800" w:hanging="360"/>
      </w:pPr>
    </w:lvl>
  </w:abstractNum>
  <w:abstractNum w:abstractNumId="1" w15:restartNumberingAfterBreak="0">
    <w:nsid w:val="FFFFFF7D"/>
    <w:multiLevelType w:val="singleLevel"/>
    <w:tmpl w:val="3D5203EE"/>
    <w:lvl w:ilvl="0">
      <w:start w:val="1"/>
      <w:numFmt w:val="decimal"/>
      <w:pStyle w:val="ListNumber4"/>
      <w:lvlText w:val="%1."/>
      <w:lvlJc w:val="left"/>
      <w:pPr>
        <w:tabs>
          <w:tab w:val="num" w:pos="1440"/>
        </w:tabs>
        <w:ind w:left="1440" w:hanging="360"/>
      </w:pPr>
    </w:lvl>
  </w:abstractNum>
  <w:abstractNum w:abstractNumId="2" w15:restartNumberingAfterBreak="0">
    <w:nsid w:val="FFFFFF7E"/>
    <w:multiLevelType w:val="singleLevel"/>
    <w:tmpl w:val="F2DC96EC"/>
    <w:lvl w:ilvl="0">
      <w:start w:val="1"/>
      <w:numFmt w:val="decimal"/>
      <w:pStyle w:val="ListNumber3"/>
      <w:lvlText w:val="%1."/>
      <w:lvlJc w:val="left"/>
      <w:pPr>
        <w:tabs>
          <w:tab w:val="num" w:pos="1080"/>
        </w:tabs>
        <w:ind w:left="1080" w:hanging="360"/>
      </w:pPr>
    </w:lvl>
  </w:abstractNum>
  <w:abstractNum w:abstractNumId="3" w15:restartNumberingAfterBreak="0">
    <w:nsid w:val="FFFFFF7F"/>
    <w:multiLevelType w:val="singleLevel"/>
    <w:tmpl w:val="94D2CA36"/>
    <w:lvl w:ilvl="0">
      <w:start w:val="1"/>
      <w:numFmt w:val="decimal"/>
      <w:pStyle w:val="ListNumber2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4" w15:restartNumberingAfterBreak="0">
    <w:nsid w:val="FFFFFF80"/>
    <w:multiLevelType w:val="singleLevel"/>
    <w:tmpl w:val="17BCEBA6"/>
    <w:lvl w:ilvl="0">
      <w:start w:val="1"/>
      <w:numFmt w:val="bullet"/>
      <w:pStyle w:val="ListBullet5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7D386FFE"/>
    <w:lvl w:ilvl="0">
      <w:start w:val="1"/>
      <w:numFmt w:val="bullet"/>
      <w:pStyle w:val="ListBullet4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D73A80FE"/>
    <w:lvl w:ilvl="0">
      <w:start w:val="1"/>
      <w:numFmt w:val="bullet"/>
      <w:pStyle w:val="ListBullet3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0AB08068"/>
    <w:lvl w:ilvl="0">
      <w:start w:val="1"/>
      <w:numFmt w:val="bullet"/>
      <w:pStyle w:val="ListBullet2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D6E00290"/>
    <w:lvl w:ilvl="0">
      <w:start w:val="1"/>
      <w:numFmt w:val="decimal"/>
      <w:pStyle w:val="ListNumber"/>
      <w:lvlText w:val="%1."/>
      <w:lvlJc w:val="left"/>
      <w:pPr>
        <w:tabs>
          <w:tab w:val="num" w:pos="1080"/>
        </w:tabs>
        <w:ind w:left="1080" w:hanging="360"/>
      </w:pPr>
      <w:rPr>
        <w:rFonts w:hint="default"/>
      </w:rPr>
    </w:lvl>
  </w:abstractNum>
  <w:abstractNum w:abstractNumId="9" w15:restartNumberingAfterBreak="0">
    <w:nsid w:val="FFFFFF89"/>
    <w:multiLevelType w:val="singleLevel"/>
    <w:tmpl w:val="D6FC344C"/>
    <w:lvl w:ilvl="0">
      <w:start w:val="1"/>
      <w:numFmt w:val="bullet"/>
      <w:pStyle w:val="List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</w:abstractNum>
  <w:abstractNum w:abstractNumId="10" w15:restartNumberingAfterBreak="0">
    <w:nsid w:val="24AC14A6"/>
    <w:multiLevelType w:val="hybridMultilevel"/>
    <w:tmpl w:val="8D325CC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4A5A1099"/>
    <w:multiLevelType w:val="multilevel"/>
    <w:tmpl w:val="4268E1E0"/>
    <w:lvl w:ilvl="0">
      <w:start w:val="1"/>
      <w:numFmt w:val="upperRoman"/>
      <w:lvlText w:val="Article %1."/>
      <w:lvlJc w:val="left"/>
      <w:pPr>
        <w:ind w:left="0" w:firstLine="0"/>
      </w:pPr>
    </w:lvl>
    <w:lvl w:ilvl="1">
      <w:start w:val="1"/>
      <w:numFmt w:val="decimalZero"/>
      <w:isLgl/>
      <w:lvlText w:val="Section %1.%2"/>
      <w:lvlJc w:val="left"/>
      <w:pPr>
        <w:ind w:left="0" w:firstLine="0"/>
      </w:pPr>
    </w:lvl>
    <w:lvl w:ilvl="2">
      <w:start w:val="1"/>
      <w:numFmt w:val="lowerLetter"/>
      <w:lvlText w:val="(%3)"/>
      <w:lvlJc w:val="left"/>
      <w:pPr>
        <w:ind w:left="720" w:hanging="432"/>
      </w:pPr>
    </w:lvl>
    <w:lvl w:ilvl="3">
      <w:start w:val="1"/>
      <w:numFmt w:val="lowerRoman"/>
      <w:lvlText w:val="(%4)"/>
      <w:lvlJc w:val="right"/>
      <w:pPr>
        <w:ind w:left="864" w:hanging="144"/>
      </w:pPr>
    </w:lvl>
    <w:lvl w:ilvl="4">
      <w:start w:val="1"/>
      <w:numFmt w:val="decimal"/>
      <w:lvlText w:val="%5)"/>
      <w:lvlJc w:val="left"/>
      <w:pPr>
        <w:ind w:left="1008" w:hanging="432"/>
      </w:pPr>
    </w:lvl>
    <w:lvl w:ilvl="5">
      <w:start w:val="1"/>
      <w:numFmt w:val="lowerLetter"/>
      <w:lvlText w:val="%6)"/>
      <w:lvlJc w:val="left"/>
      <w:pPr>
        <w:ind w:left="1152" w:hanging="432"/>
      </w:pPr>
    </w:lvl>
    <w:lvl w:ilvl="6">
      <w:start w:val="1"/>
      <w:numFmt w:val="lowerRoman"/>
      <w:lvlText w:val="%7)"/>
      <w:lvlJc w:val="right"/>
      <w:pPr>
        <w:ind w:left="1296" w:hanging="288"/>
      </w:pPr>
    </w:lvl>
    <w:lvl w:ilvl="7">
      <w:start w:val="1"/>
      <w:numFmt w:val="lowerLetter"/>
      <w:lvlText w:val="%8."/>
      <w:lvlJc w:val="left"/>
      <w:pPr>
        <w:ind w:left="1440" w:hanging="432"/>
      </w:pPr>
    </w:lvl>
    <w:lvl w:ilvl="8">
      <w:start w:val="1"/>
      <w:numFmt w:val="lowerRoman"/>
      <w:lvlText w:val="%9."/>
      <w:lvlJc w:val="right"/>
      <w:pPr>
        <w:ind w:left="1584" w:hanging="144"/>
      </w:pPr>
    </w:lvl>
  </w:abstractNum>
  <w:abstractNum w:abstractNumId="12" w15:restartNumberingAfterBreak="0">
    <w:nsid w:val="54B27D0C"/>
    <w:multiLevelType w:val="multilevel"/>
    <w:tmpl w:val="0409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13" w15:restartNumberingAfterBreak="0">
    <w:nsid w:val="6D702056"/>
    <w:multiLevelType w:val="multilevel"/>
    <w:tmpl w:val="04090023"/>
    <w:lvl w:ilvl="0">
      <w:start w:val="1"/>
      <w:numFmt w:val="upperRoman"/>
      <w:lvlText w:val="Article %1."/>
      <w:lvlJc w:val="left"/>
      <w:pPr>
        <w:ind w:left="0" w:firstLine="0"/>
      </w:pPr>
    </w:lvl>
    <w:lvl w:ilvl="1">
      <w:start w:val="1"/>
      <w:numFmt w:val="decimalZero"/>
      <w:isLgl/>
      <w:lvlText w:val="Section %1.%2"/>
      <w:lvlJc w:val="left"/>
      <w:pPr>
        <w:ind w:left="0" w:firstLine="0"/>
      </w:pPr>
    </w:lvl>
    <w:lvl w:ilvl="2">
      <w:start w:val="1"/>
      <w:numFmt w:val="lowerLetter"/>
      <w:lvlText w:val="(%3)"/>
      <w:lvlJc w:val="left"/>
      <w:pPr>
        <w:ind w:left="720" w:hanging="432"/>
      </w:pPr>
    </w:lvl>
    <w:lvl w:ilvl="3">
      <w:start w:val="1"/>
      <w:numFmt w:val="lowerRoman"/>
      <w:lvlText w:val="(%4)"/>
      <w:lvlJc w:val="right"/>
      <w:pPr>
        <w:ind w:left="864" w:hanging="144"/>
      </w:pPr>
    </w:lvl>
    <w:lvl w:ilvl="4">
      <w:start w:val="1"/>
      <w:numFmt w:val="decimal"/>
      <w:lvlText w:val="%5)"/>
      <w:lvlJc w:val="left"/>
      <w:pPr>
        <w:ind w:left="1008" w:hanging="432"/>
      </w:pPr>
    </w:lvl>
    <w:lvl w:ilvl="5">
      <w:start w:val="1"/>
      <w:numFmt w:val="lowerLetter"/>
      <w:lvlText w:val="%6)"/>
      <w:lvlJc w:val="left"/>
      <w:pPr>
        <w:ind w:left="1152" w:hanging="432"/>
      </w:pPr>
    </w:lvl>
    <w:lvl w:ilvl="6">
      <w:start w:val="1"/>
      <w:numFmt w:val="lowerRoman"/>
      <w:lvlText w:val="%7)"/>
      <w:lvlJc w:val="right"/>
      <w:pPr>
        <w:ind w:left="1296" w:hanging="288"/>
      </w:pPr>
    </w:lvl>
    <w:lvl w:ilvl="7">
      <w:start w:val="1"/>
      <w:numFmt w:val="lowerLetter"/>
      <w:lvlText w:val="%8."/>
      <w:lvlJc w:val="left"/>
      <w:pPr>
        <w:ind w:left="1440" w:hanging="432"/>
      </w:pPr>
    </w:lvl>
    <w:lvl w:ilvl="8">
      <w:start w:val="1"/>
      <w:numFmt w:val="lowerRoman"/>
      <w:lvlText w:val="%9."/>
      <w:lvlJc w:val="right"/>
      <w:pPr>
        <w:ind w:left="1584" w:hanging="144"/>
      </w:pPr>
    </w:lvl>
  </w:abstractNum>
  <w:abstractNum w:abstractNumId="14" w15:restartNumberingAfterBreak="0">
    <w:nsid w:val="7273740B"/>
    <w:multiLevelType w:val="multilevel"/>
    <w:tmpl w:val="040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5" w15:restartNumberingAfterBreak="0">
    <w:nsid w:val="785C3774"/>
    <w:multiLevelType w:val="hybridMultilevel"/>
    <w:tmpl w:val="47A6FC0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9"/>
  </w:num>
  <w:num w:numId="2">
    <w:abstractNumId w:val="7"/>
  </w:num>
  <w:num w:numId="3">
    <w:abstractNumId w:val="6"/>
  </w:num>
  <w:num w:numId="4">
    <w:abstractNumId w:val="5"/>
  </w:num>
  <w:num w:numId="5">
    <w:abstractNumId w:val="4"/>
  </w:num>
  <w:num w:numId="6">
    <w:abstractNumId w:val="8"/>
  </w:num>
  <w:num w:numId="7">
    <w:abstractNumId w:val="3"/>
  </w:num>
  <w:num w:numId="8">
    <w:abstractNumId w:val="2"/>
  </w:num>
  <w:num w:numId="9">
    <w:abstractNumId w:val="1"/>
  </w:num>
  <w:num w:numId="10">
    <w:abstractNumId w:val="0"/>
  </w:num>
  <w:num w:numId="11">
    <w:abstractNumId w:val="9"/>
    <w:lvlOverride w:ilvl="0">
      <w:startOverride w:val="1"/>
    </w:lvlOverride>
  </w:num>
  <w:num w:numId="12">
    <w:abstractNumId w:val="14"/>
  </w:num>
  <w:num w:numId="13">
    <w:abstractNumId w:val="12"/>
  </w:num>
  <w:num w:numId="14">
    <w:abstractNumId w:val="11"/>
  </w:num>
  <w:num w:numId="15">
    <w:abstractNumId w:val="13"/>
  </w:num>
  <w:num w:numId="16">
    <w:abstractNumId w:val="10"/>
  </w:num>
  <w:num w:numId="17">
    <w:abstractNumId w:val="1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attachedTemplate r:id="rId1"/>
  <w:defaultTabStop w:val="720"/>
  <w:characterSpacingControl w:val="doNotCompress"/>
  <w:hdrShapeDefaults>
    <o:shapedefaults v:ext="edit" spidmax="2049"/>
  </w:hdrShapeDefaults>
  <w:footnotePr>
    <w:pos w:val="beneathText"/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82F06"/>
    <w:rsid w:val="00005C20"/>
    <w:rsid w:val="00064A66"/>
    <w:rsid w:val="00071719"/>
    <w:rsid w:val="000815D2"/>
    <w:rsid w:val="00086C9E"/>
    <w:rsid w:val="00092C6F"/>
    <w:rsid w:val="000C6C31"/>
    <w:rsid w:val="000D2F55"/>
    <w:rsid w:val="000D3F41"/>
    <w:rsid w:val="00137505"/>
    <w:rsid w:val="002A4D68"/>
    <w:rsid w:val="002A52CA"/>
    <w:rsid w:val="002A79F9"/>
    <w:rsid w:val="002C1574"/>
    <w:rsid w:val="00301E4E"/>
    <w:rsid w:val="00311143"/>
    <w:rsid w:val="00325223"/>
    <w:rsid w:val="00333EC2"/>
    <w:rsid w:val="00346E7C"/>
    <w:rsid w:val="00355DCA"/>
    <w:rsid w:val="00382F06"/>
    <w:rsid w:val="003C0A3C"/>
    <w:rsid w:val="003D2277"/>
    <w:rsid w:val="003D300F"/>
    <w:rsid w:val="00406CC3"/>
    <w:rsid w:val="00412C8C"/>
    <w:rsid w:val="00424695"/>
    <w:rsid w:val="00444167"/>
    <w:rsid w:val="004544EF"/>
    <w:rsid w:val="00494B43"/>
    <w:rsid w:val="005402A0"/>
    <w:rsid w:val="00547112"/>
    <w:rsid w:val="00551A02"/>
    <w:rsid w:val="005534FA"/>
    <w:rsid w:val="0057067C"/>
    <w:rsid w:val="00584E63"/>
    <w:rsid w:val="00587BC7"/>
    <w:rsid w:val="005A5EFB"/>
    <w:rsid w:val="005B4332"/>
    <w:rsid w:val="005D3A03"/>
    <w:rsid w:val="005D73D6"/>
    <w:rsid w:val="0062254A"/>
    <w:rsid w:val="00622F63"/>
    <w:rsid w:val="006668EB"/>
    <w:rsid w:val="006D46EC"/>
    <w:rsid w:val="007029DF"/>
    <w:rsid w:val="007150CF"/>
    <w:rsid w:val="00761551"/>
    <w:rsid w:val="00777047"/>
    <w:rsid w:val="007F4B41"/>
    <w:rsid w:val="008002C0"/>
    <w:rsid w:val="00835FCF"/>
    <w:rsid w:val="00851FFA"/>
    <w:rsid w:val="0087542B"/>
    <w:rsid w:val="0088170E"/>
    <w:rsid w:val="008A657F"/>
    <w:rsid w:val="008C1D3F"/>
    <w:rsid w:val="008C5323"/>
    <w:rsid w:val="009173F1"/>
    <w:rsid w:val="00957F73"/>
    <w:rsid w:val="00993098"/>
    <w:rsid w:val="009A6A3B"/>
    <w:rsid w:val="009D2773"/>
    <w:rsid w:val="009F5592"/>
    <w:rsid w:val="009F7BB6"/>
    <w:rsid w:val="00A34249"/>
    <w:rsid w:val="00A54559"/>
    <w:rsid w:val="00A55CCF"/>
    <w:rsid w:val="00A57A09"/>
    <w:rsid w:val="00A85CA8"/>
    <w:rsid w:val="00A9467F"/>
    <w:rsid w:val="00AA3A03"/>
    <w:rsid w:val="00AC05E9"/>
    <w:rsid w:val="00B07DA9"/>
    <w:rsid w:val="00B823AA"/>
    <w:rsid w:val="00B9436C"/>
    <w:rsid w:val="00BA45DB"/>
    <w:rsid w:val="00BF4184"/>
    <w:rsid w:val="00C0601E"/>
    <w:rsid w:val="00C1719D"/>
    <w:rsid w:val="00C31D30"/>
    <w:rsid w:val="00C353B5"/>
    <w:rsid w:val="00C37501"/>
    <w:rsid w:val="00CA0FD2"/>
    <w:rsid w:val="00CB5B00"/>
    <w:rsid w:val="00CC50F0"/>
    <w:rsid w:val="00CC6A1E"/>
    <w:rsid w:val="00CD6E39"/>
    <w:rsid w:val="00CE3940"/>
    <w:rsid w:val="00CF6E91"/>
    <w:rsid w:val="00D101C4"/>
    <w:rsid w:val="00D15EB2"/>
    <w:rsid w:val="00D30EE4"/>
    <w:rsid w:val="00D31188"/>
    <w:rsid w:val="00D4195E"/>
    <w:rsid w:val="00D762CF"/>
    <w:rsid w:val="00D85B68"/>
    <w:rsid w:val="00E0520E"/>
    <w:rsid w:val="00E14874"/>
    <w:rsid w:val="00E6004D"/>
    <w:rsid w:val="00E81978"/>
    <w:rsid w:val="00ED7DF6"/>
    <w:rsid w:val="00F101D8"/>
    <w:rsid w:val="00F379B7"/>
    <w:rsid w:val="00F525FA"/>
    <w:rsid w:val="00F53077"/>
    <w:rsid w:val="00FF2002"/>
    <w:rsid w:val="00FF57C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5:chartTrackingRefBased/>
  <w15:docId w15:val="{3C4A0439-C3B6-4A24-AD4B-FCC921E9B02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4"/>
        <w:szCs w:val="24"/>
        <w:lang w:val="en-US" w:eastAsia="ja-JP" w:bidi="ar-SA"/>
      </w:rPr>
    </w:rPrDefault>
    <w:pPrDefault>
      <w:pPr>
        <w:spacing w:line="480" w:lineRule="auto"/>
        <w:ind w:firstLine="72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3" w:unhideWhenUsed="1" w:qFormat="1"/>
    <w:lsdException w:name="heading 3" w:semiHidden="1" w:uiPriority="3" w:unhideWhenUsed="1" w:qFormat="1"/>
    <w:lsdException w:name="heading 4" w:semiHidden="1" w:uiPriority="3" w:unhideWhenUsed="1" w:qFormat="1"/>
    <w:lsdException w:name="heading 5" w:semiHidden="1" w:uiPriority="3" w:unhideWhenUsed="1" w:qFormat="1"/>
    <w:lsdException w:name="heading 6" w:semiHidden="1" w:uiPriority="9" w:qFormat="1"/>
    <w:lsdException w:name="heading 7" w:semiHidden="1" w:uiPriority="9" w:qFormat="1"/>
    <w:lsdException w:name="heading 8" w:semiHidden="1" w:uiPriority="9" w:qFormat="1"/>
    <w:lsdException w:name="heading 9" w:semiHidden="1" w:uiPriority="9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 w:qFormat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 w:qFormat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 w:qFormat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 w:qFormat="1"/>
    <w:lsdException w:name="List Number" w:semiHidden="1" w:unhideWhenUsed="1" w:qFormat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semiHidden="1" w:uiPriority="18" w:unhideWhenUsed="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semiHidden="1" w:uiPriority="22" w:unhideWhenUsed="1" w:qFormat="1"/>
    <w:lsdException w:name="Emphasis" w:semiHidden="1" w:uiPriority="20" w:unhideWhenUsed="1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semiHidden="1" w:uiPriority="34" w:unhideWhenUsed="1" w:qFormat="1"/>
    <w:lsdException w:name="Quote" w:semiHidden="1" w:uiPriority="29" w:unhideWhenUsed="1" w:qFormat="1"/>
    <w:lsdException w:name="Intense Quote" w:semiHidden="1" w:uiPriority="30" w:unhideWhenUsed="1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semiHidden="1" w:uiPriority="19" w:unhideWhenUsed="1" w:qFormat="1"/>
    <w:lsdException w:name="Intense Emphasis" w:semiHidden="1" w:uiPriority="21" w:unhideWhenUsed="1" w:qFormat="1"/>
    <w:lsdException w:name="Subtle Reference" w:semiHidden="1" w:uiPriority="31" w:unhideWhenUsed="1" w:qFormat="1"/>
    <w:lsdException w:name="Intense Reference" w:semiHidden="1" w:uiPriority="32" w:unhideWhenUsed="1" w:qFormat="1"/>
    <w:lsdException w:name="Book Title" w:semiHidden="1" w:uiPriority="33" w:unhideWhenUsed="1" w:qFormat="1"/>
    <w:lsdException w:name="Bibliography" w:semiHidden="1" w:uiPriority="37" w:unhideWhenUsed="1" w:qFormat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0D3F41"/>
    <w:rPr>
      <w:kern w:val="24"/>
    </w:rPr>
  </w:style>
  <w:style w:type="paragraph" w:styleId="Heading1">
    <w:name w:val="heading 1"/>
    <w:basedOn w:val="Normal"/>
    <w:next w:val="Normal"/>
    <w:link w:val="Heading1Char"/>
    <w:uiPriority w:val="4"/>
    <w:qFormat/>
    <w:rsid w:val="009A6A3B"/>
    <w:pPr>
      <w:keepNext/>
      <w:keepLines/>
      <w:ind w:firstLine="0"/>
      <w:jc w:val="center"/>
      <w:outlineLvl w:val="0"/>
    </w:pPr>
    <w:rPr>
      <w:rFonts w:asciiTheme="majorHAnsi" w:eastAsiaTheme="majorEastAsia" w:hAnsiTheme="majorHAnsi" w:cstheme="majorBidi"/>
      <w:b/>
      <w:bCs/>
    </w:rPr>
  </w:style>
  <w:style w:type="paragraph" w:styleId="Heading2">
    <w:name w:val="heading 2"/>
    <w:basedOn w:val="Normal"/>
    <w:next w:val="Normal"/>
    <w:link w:val="Heading2Char"/>
    <w:uiPriority w:val="4"/>
    <w:unhideWhenUsed/>
    <w:qFormat/>
    <w:rsid w:val="009A6A3B"/>
    <w:pPr>
      <w:keepNext/>
      <w:keepLines/>
      <w:ind w:firstLine="0"/>
      <w:outlineLvl w:val="1"/>
    </w:pPr>
    <w:rPr>
      <w:rFonts w:asciiTheme="majorHAnsi" w:eastAsiaTheme="majorEastAsia" w:hAnsiTheme="majorHAnsi" w:cstheme="majorBidi"/>
      <w:b/>
      <w:bCs/>
    </w:rPr>
  </w:style>
  <w:style w:type="paragraph" w:styleId="Heading3">
    <w:name w:val="heading 3"/>
    <w:basedOn w:val="Normal"/>
    <w:next w:val="Normal"/>
    <w:link w:val="Heading3Char"/>
    <w:uiPriority w:val="4"/>
    <w:unhideWhenUsed/>
    <w:qFormat/>
    <w:rsid w:val="00C31D30"/>
    <w:pPr>
      <w:keepNext/>
      <w:keepLines/>
      <w:outlineLvl w:val="2"/>
    </w:pPr>
    <w:rPr>
      <w:rFonts w:asciiTheme="majorHAnsi" w:eastAsiaTheme="majorEastAsia" w:hAnsiTheme="majorHAnsi" w:cstheme="majorBidi"/>
      <w:b/>
      <w:bCs/>
    </w:rPr>
  </w:style>
  <w:style w:type="paragraph" w:styleId="Heading4">
    <w:name w:val="heading 4"/>
    <w:basedOn w:val="Normal"/>
    <w:next w:val="Normal"/>
    <w:link w:val="Heading4Char"/>
    <w:uiPriority w:val="4"/>
    <w:unhideWhenUsed/>
    <w:qFormat/>
    <w:rsid w:val="00C31D30"/>
    <w:pPr>
      <w:keepNext/>
      <w:keepLines/>
      <w:outlineLvl w:val="3"/>
    </w:pPr>
    <w:rPr>
      <w:rFonts w:asciiTheme="majorHAnsi" w:eastAsiaTheme="majorEastAsia" w:hAnsiTheme="majorHAnsi" w:cstheme="majorBidi"/>
      <w:b/>
      <w:bCs/>
      <w:i/>
      <w:iCs/>
    </w:rPr>
  </w:style>
  <w:style w:type="paragraph" w:styleId="Heading5">
    <w:name w:val="heading 5"/>
    <w:basedOn w:val="Normal"/>
    <w:next w:val="Normal"/>
    <w:link w:val="Heading5Char"/>
    <w:uiPriority w:val="4"/>
    <w:unhideWhenUsed/>
    <w:qFormat/>
    <w:rsid w:val="00C31D30"/>
    <w:pPr>
      <w:keepNext/>
      <w:keepLines/>
      <w:outlineLvl w:val="4"/>
    </w:pPr>
    <w:rPr>
      <w:rFonts w:asciiTheme="majorHAnsi" w:eastAsiaTheme="majorEastAsia" w:hAnsiTheme="majorHAnsi" w:cstheme="majorBidi"/>
      <w:i/>
      <w:iCs/>
    </w:rPr>
  </w:style>
  <w:style w:type="paragraph" w:styleId="Heading6">
    <w:name w:val="heading 6"/>
    <w:basedOn w:val="Normal"/>
    <w:next w:val="Normal"/>
    <w:link w:val="Heading6Char"/>
    <w:uiPriority w:val="9"/>
    <w:semiHidden/>
    <w:qFormat/>
    <w:rsid w:val="009A6A3B"/>
    <w:pPr>
      <w:keepNext/>
      <w:keepLines/>
      <w:spacing w:before="40"/>
      <w:ind w:firstLine="0"/>
      <w:outlineLvl w:val="5"/>
    </w:pPr>
    <w:rPr>
      <w:rFonts w:asciiTheme="majorHAnsi" w:eastAsiaTheme="majorEastAsia" w:hAnsiTheme="majorHAnsi" w:cstheme="majorBidi"/>
      <w:color w:val="6E6E6E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qFormat/>
    <w:rsid w:val="009A6A3B"/>
    <w:pPr>
      <w:keepNext/>
      <w:keepLines/>
      <w:spacing w:before="40"/>
      <w:ind w:firstLine="0"/>
      <w:outlineLvl w:val="6"/>
    </w:pPr>
    <w:rPr>
      <w:rFonts w:asciiTheme="majorHAnsi" w:eastAsiaTheme="majorEastAsia" w:hAnsiTheme="majorHAnsi" w:cstheme="majorBidi"/>
      <w:i/>
      <w:iCs/>
      <w:color w:val="6E6E6E" w:themeColor="accent1" w:themeShade="7F"/>
    </w:rPr>
  </w:style>
  <w:style w:type="paragraph" w:styleId="Heading8">
    <w:name w:val="heading 8"/>
    <w:basedOn w:val="Normal"/>
    <w:next w:val="Normal"/>
    <w:link w:val="Heading8Char"/>
    <w:uiPriority w:val="9"/>
    <w:semiHidden/>
    <w:qFormat/>
    <w:rsid w:val="009A6A3B"/>
    <w:pPr>
      <w:keepNext/>
      <w:keepLines/>
      <w:spacing w:before="40"/>
      <w:ind w:firstLine="0"/>
      <w:outlineLvl w:val="7"/>
    </w:pPr>
    <w:rPr>
      <w:rFonts w:asciiTheme="majorHAnsi" w:eastAsiaTheme="majorEastAsia" w:hAnsiTheme="majorHAnsi" w:cstheme="majorBidi"/>
      <w:color w:val="272727" w:themeColor="text1" w:themeTint="D8"/>
      <w:sz w:val="22"/>
      <w:szCs w:val="21"/>
    </w:rPr>
  </w:style>
  <w:style w:type="paragraph" w:styleId="Heading9">
    <w:name w:val="heading 9"/>
    <w:basedOn w:val="Normal"/>
    <w:next w:val="Normal"/>
    <w:link w:val="Heading9Char"/>
    <w:uiPriority w:val="9"/>
    <w:semiHidden/>
    <w:qFormat/>
    <w:rsid w:val="009A6A3B"/>
    <w:pPr>
      <w:keepNext/>
      <w:keepLines/>
      <w:spacing w:before="40"/>
      <w:ind w:firstLine="0"/>
      <w:outlineLvl w:val="8"/>
    </w:pPr>
    <w:rPr>
      <w:rFonts w:asciiTheme="majorHAnsi" w:eastAsiaTheme="majorEastAsia" w:hAnsiTheme="majorHAnsi" w:cstheme="majorBidi"/>
      <w:i/>
      <w:iCs/>
      <w:color w:val="272727" w:themeColor="text1" w:themeTint="D8"/>
      <w:sz w:val="22"/>
      <w:szCs w:val="2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SectionTitle">
    <w:name w:val="Section Title"/>
    <w:basedOn w:val="Normal"/>
    <w:uiPriority w:val="2"/>
    <w:qFormat/>
    <w:pPr>
      <w:pageBreakBefore/>
      <w:ind w:firstLine="0"/>
      <w:jc w:val="center"/>
      <w:outlineLvl w:val="0"/>
    </w:pPr>
    <w:rPr>
      <w:rFonts w:asciiTheme="majorHAnsi" w:eastAsiaTheme="majorEastAsia" w:hAnsiTheme="majorHAnsi" w:cstheme="majorBidi"/>
    </w:rPr>
  </w:style>
  <w:style w:type="paragraph" w:styleId="Header">
    <w:name w:val="header"/>
    <w:basedOn w:val="Normal"/>
    <w:link w:val="HeaderChar"/>
    <w:uiPriority w:val="99"/>
    <w:unhideWhenUsed/>
    <w:qFormat/>
    <w:pPr>
      <w:spacing w:line="240" w:lineRule="auto"/>
      <w:ind w:firstLine="0"/>
    </w:pPr>
  </w:style>
  <w:style w:type="character" w:customStyle="1" w:styleId="HeaderChar">
    <w:name w:val="Header Char"/>
    <w:basedOn w:val="DefaultParagraphFont"/>
    <w:link w:val="Header"/>
    <w:uiPriority w:val="99"/>
    <w:rPr>
      <w:kern w:val="24"/>
    </w:rPr>
  </w:style>
  <w:style w:type="character" w:styleId="Strong">
    <w:name w:val="Strong"/>
    <w:basedOn w:val="DefaultParagraphFont"/>
    <w:uiPriority w:val="22"/>
    <w:unhideWhenUsed/>
    <w:qFormat/>
    <w:rPr>
      <w:b w:val="0"/>
      <w:bCs w:val="0"/>
      <w:caps/>
      <w:smallCaps w:val="0"/>
    </w:rPr>
  </w:style>
  <w:style w:type="character" w:styleId="PlaceholderText">
    <w:name w:val="Placeholder Text"/>
    <w:basedOn w:val="DefaultParagraphFont"/>
    <w:uiPriority w:val="99"/>
    <w:semiHidden/>
    <w:rsid w:val="005D3A03"/>
    <w:rPr>
      <w:color w:val="404040" w:themeColor="text1" w:themeTint="BF"/>
    </w:rPr>
  </w:style>
  <w:style w:type="paragraph" w:styleId="NoSpacing">
    <w:name w:val="No Spacing"/>
    <w:aliases w:val="No Indent"/>
    <w:link w:val="NoSpacingChar"/>
    <w:uiPriority w:val="1"/>
    <w:qFormat/>
    <w:pPr>
      <w:ind w:firstLine="0"/>
    </w:pPr>
  </w:style>
  <w:style w:type="character" w:customStyle="1" w:styleId="Heading1Char">
    <w:name w:val="Heading 1 Char"/>
    <w:basedOn w:val="DefaultParagraphFont"/>
    <w:link w:val="Heading1"/>
    <w:uiPriority w:val="4"/>
    <w:rPr>
      <w:rFonts w:asciiTheme="majorHAnsi" w:eastAsiaTheme="majorEastAsia" w:hAnsiTheme="majorHAnsi" w:cstheme="majorBidi"/>
      <w:b/>
      <w:bCs/>
      <w:kern w:val="24"/>
    </w:rPr>
  </w:style>
  <w:style w:type="character" w:customStyle="1" w:styleId="Heading2Char">
    <w:name w:val="Heading 2 Char"/>
    <w:basedOn w:val="DefaultParagraphFont"/>
    <w:link w:val="Heading2"/>
    <w:uiPriority w:val="4"/>
    <w:rPr>
      <w:rFonts w:asciiTheme="majorHAnsi" w:eastAsiaTheme="majorEastAsia" w:hAnsiTheme="majorHAnsi" w:cstheme="majorBidi"/>
      <w:b/>
      <w:bCs/>
      <w:kern w:val="24"/>
    </w:rPr>
  </w:style>
  <w:style w:type="paragraph" w:styleId="Title">
    <w:name w:val="Title"/>
    <w:basedOn w:val="Normal"/>
    <w:link w:val="TitleChar"/>
    <w:qFormat/>
    <w:pPr>
      <w:spacing w:before="2400"/>
      <w:ind w:firstLine="0"/>
      <w:contextualSpacing/>
      <w:jc w:val="center"/>
    </w:pPr>
    <w:rPr>
      <w:rFonts w:asciiTheme="majorHAnsi" w:eastAsiaTheme="majorEastAsia" w:hAnsiTheme="majorHAnsi" w:cstheme="majorBidi"/>
    </w:rPr>
  </w:style>
  <w:style w:type="character" w:customStyle="1" w:styleId="TitleChar">
    <w:name w:val="Title Char"/>
    <w:basedOn w:val="DefaultParagraphFont"/>
    <w:link w:val="Title"/>
    <w:rsid w:val="008C5323"/>
    <w:rPr>
      <w:rFonts w:asciiTheme="majorHAnsi" w:eastAsiaTheme="majorEastAsia" w:hAnsiTheme="majorHAnsi" w:cstheme="majorBidi"/>
      <w:kern w:val="24"/>
    </w:rPr>
  </w:style>
  <w:style w:type="character" w:styleId="Emphasis">
    <w:name w:val="Emphasis"/>
    <w:basedOn w:val="DefaultParagraphFont"/>
    <w:uiPriority w:val="4"/>
    <w:unhideWhenUsed/>
    <w:qFormat/>
    <w:rPr>
      <w:i/>
      <w:iCs/>
    </w:rPr>
  </w:style>
  <w:style w:type="character" w:customStyle="1" w:styleId="Heading3Char">
    <w:name w:val="Heading 3 Char"/>
    <w:basedOn w:val="DefaultParagraphFont"/>
    <w:link w:val="Heading3"/>
    <w:uiPriority w:val="4"/>
    <w:rsid w:val="00C31D30"/>
    <w:rPr>
      <w:rFonts w:asciiTheme="majorHAnsi" w:eastAsiaTheme="majorEastAsia" w:hAnsiTheme="majorHAnsi" w:cstheme="majorBidi"/>
      <w:b/>
      <w:bCs/>
      <w:kern w:val="24"/>
    </w:rPr>
  </w:style>
  <w:style w:type="character" w:customStyle="1" w:styleId="Heading4Char">
    <w:name w:val="Heading 4 Char"/>
    <w:basedOn w:val="DefaultParagraphFont"/>
    <w:link w:val="Heading4"/>
    <w:uiPriority w:val="4"/>
    <w:rsid w:val="00C31D30"/>
    <w:rPr>
      <w:rFonts w:asciiTheme="majorHAnsi" w:eastAsiaTheme="majorEastAsia" w:hAnsiTheme="majorHAnsi" w:cstheme="majorBidi"/>
      <w:b/>
      <w:bCs/>
      <w:i/>
      <w:iCs/>
      <w:kern w:val="24"/>
    </w:rPr>
  </w:style>
  <w:style w:type="character" w:customStyle="1" w:styleId="Heading5Char">
    <w:name w:val="Heading 5 Char"/>
    <w:basedOn w:val="DefaultParagraphFont"/>
    <w:link w:val="Heading5"/>
    <w:uiPriority w:val="4"/>
    <w:rsid w:val="00C31D30"/>
    <w:rPr>
      <w:rFonts w:asciiTheme="majorHAnsi" w:eastAsiaTheme="majorEastAsia" w:hAnsiTheme="majorHAnsi" w:cstheme="majorBidi"/>
      <w:i/>
      <w:iCs/>
      <w:kern w:val="24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FF2002"/>
    <w:pPr>
      <w:spacing w:line="240" w:lineRule="auto"/>
      <w:ind w:firstLine="0"/>
    </w:pPr>
    <w:rPr>
      <w:rFonts w:ascii="Segoe UI" w:hAnsi="Segoe UI" w:cs="Segoe UI"/>
      <w:sz w:val="22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FF2002"/>
    <w:rPr>
      <w:rFonts w:ascii="Segoe UI" w:hAnsi="Segoe UI" w:cs="Segoe UI"/>
      <w:kern w:val="24"/>
      <w:sz w:val="22"/>
      <w:szCs w:val="18"/>
    </w:rPr>
  </w:style>
  <w:style w:type="paragraph" w:styleId="Bibliography">
    <w:name w:val="Bibliography"/>
    <w:basedOn w:val="Normal"/>
    <w:next w:val="Normal"/>
    <w:uiPriority w:val="37"/>
    <w:unhideWhenUsed/>
    <w:qFormat/>
    <w:pPr>
      <w:ind w:left="720" w:hanging="720"/>
    </w:pPr>
  </w:style>
  <w:style w:type="paragraph" w:styleId="BlockText">
    <w:name w:val="Block Text"/>
    <w:basedOn w:val="Normal"/>
    <w:uiPriority w:val="99"/>
    <w:semiHidden/>
    <w:unhideWhenUsed/>
    <w:rsid w:val="009A6A3B"/>
    <w:pPr>
      <w:pBdr>
        <w:top w:val="single" w:sz="2" w:space="10" w:color="595959" w:themeColor="text1" w:themeTint="A6" w:shadow="1"/>
        <w:left w:val="single" w:sz="2" w:space="10" w:color="595959" w:themeColor="text1" w:themeTint="A6" w:shadow="1"/>
        <w:bottom w:val="single" w:sz="2" w:space="10" w:color="595959" w:themeColor="text1" w:themeTint="A6" w:shadow="1"/>
        <w:right w:val="single" w:sz="2" w:space="10" w:color="595959" w:themeColor="text1" w:themeTint="A6" w:shadow="1"/>
      </w:pBdr>
      <w:ind w:left="1152" w:right="1152" w:firstLine="0"/>
    </w:pPr>
    <w:rPr>
      <w:i/>
      <w:iCs/>
      <w:color w:val="595959" w:themeColor="text1" w:themeTint="A6"/>
    </w:rPr>
  </w:style>
  <w:style w:type="paragraph" w:styleId="BodyText">
    <w:name w:val="Body Text"/>
    <w:basedOn w:val="Normal"/>
    <w:link w:val="BodyTextChar"/>
    <w:uiPriority w:val="99"/>
    <w:semiHidden/>
    <w:unhideWhenUsed/>
    <w:pPr>
      <w:spacing w:after="120"/>
      <w:ind w:firstLine="0"/>
    </w:pPr>
  </w:style>
  <w:style w:type="character" w:customStyle="1" w:styleId="BodyTextChar">
    <w:name w:val="Body Text Char"/>
    <w:basedOn w:val="DefaultParagraphFont"/>
    <w:link w:val="BodyText"/>
    <w:uiPriority w:val="99"/>
    <w:semiHidden/>
    <w:rPr>
      <w:kern w:val="24"/>
    </w:rPr>
  </w:style>
  <w:style w:type="paragraph" w:styleId="BodyText2">
    <w:name w:val="Body Text 2"/>
    <w:basedOn w:val="Normal"/>
    <w:link w:val="BodyText2Char"/>
    <w:uiPriority w:val="99"/>
    <w:semiHidden/>
    <w:unhideWhenUsed/>
    <w:pPr>
      <w:spacing w:after="120"/>
      <w:ind w:firstLine="0"/>
    </w:pPr>
  </w:style>
  <w:style w:type="character" w:customStyle="1" w:styleId="BodyText2Char">
    <w:name w:val="Body Text 2 Char"/>
    <w:basedOn w:val="DefaultParagraphFont"/>
    <w:link w:val="BodyText2"/>
    <w:uiPriority w:val="99"/>
    <w:semiHidden/>
    <w:rPr>
      <w:kern w:val="24"/>
    </w:rPr>
  </w:style>
  <w:style w:type="paragraph" w:styleId="BodyText3">
    <w:name w:val="Body Text 3"/>
    <w:basedOn w:val="Normal"/>
    <w:link w:val="BodyText3Char"/>
    <w:uiPriority w:val="99"/>
    <w:semiHidden/>
    <w:unhideWhenUsed/>
    <w:rsid w:val="00FF2002"/>
    <w:pPr>
      <w:spacing w:after="120"/>
      <w:ind w:firstLine="0"/>
    </w:pPr>
    <w:rPr>
      <w:sz w:val="22"/>
      <w:szCs w:val="16"/>
    </w:rPr>
  </w:style>
  <w:style w:type="character" w:customStyle="1" w:styleId="BodyText3Char">
    <w:name w:val="Body Text 3 Char"/>
    <w:basedOn w:val="DefaultParagraphFont"/>
    <w:link w:val="BodyText3"/>
    <w:uiPriority w:val="99"/>
    <w:semiHidden/>
    <w:rsid w:val="00FF2002"/>
    <w:rPr>
      <w:kern w:val="24"/>
      <w:sz w:val="22"/>
      <w:szCs w:val="16"/>
    </w:rPr>
  </w:style>
  <w:style w:type="paragraph" w:styleId="BodyTextFirstIndent">
    <w:name w:val="Body Text First Indent"/>
    <w:basedOn w:val="BodyText"/>
    <w:link w:val="BodyTextFirstIndentChar"/>
    <w:uiPriority w:val="99"/>
    <w:semiHidden/>
    <w:unhideWhenUsed/>
    <w:pPr>
      <w:spacing w:after="0"/>
    </w:pPr>
  </w:style>
  <w:style w:type="character" w:customStyle="1" w:styleId="BodyTextFirstIndentChar">
    <w:name w:val="Body Text First Indent Char"/>
    <w:basedOn w:val="BodyTextChar"/>
    <w:link w:val="BodyTextFirstIndent"/>
    <w:uiPriority w:val="99"/>
    <w:semiHidden/>
    <w:rPr>
      <w:kern w:val="24"/>
    </w:rPr>
  </w:style>
  <w:style w:type="paragraph" w:styleId="BodyTextIndent">
    <w:name w:val="Body Text Indent"/>
    <w:basedOn w:val="Normal"/>
    <w:link w:val="BodyTextIndentChar"/>
    <w:uiPriority w:val="99"/>
    <w:semiHidden/>
    <w:unhideWhenUsed/>
    <w:pPr>
      <w:spacing w:after="120"/>
      <w:ind w:left="360" w:firstLine="0"/>
    </w:pPr>
  </w:style>
  <w:style w:type="character" w:customStyle="1" w:styleId="BodyTextIndentChar">
    <w:name w:val="Body Text Indent Char"/>
    <w:basedOn w:val="DefaultParagraphFont"/>
    <w:link w:val="BodyTextIndent"/>
    <w:uiPriority w:val="99"/>
    <w:semiHidden/>
    <w:rPr>
      <w:kern w:val="24"/>
    </w:rPr>
  </w:style>
  <w:style w:type="paragraph" w:styleId="BodyTextFirstIndent2">
    <w:name w:val="Body Text First Indent 2"/>
    <w:basedOn w:val="BodyTextIndent"/>
    <w:link w:val="BodyTextFirstIndent2Char"/>
    <w:uiPriority w:val="99"/>
    <w:semiHidden/>
    <w:unhideWhenUsed/>
    <w:pPr>
      <w:spacing w:after="0"/>
    </w:pPr>
  </w:style>
  <w:style w:type="character" w:customStyle="1" w:styleId="BodyTextFirstIndent2Char">
    <w:name w:val="Body Text First Indent 2 Char"/>
    <w:basedOn w:val="BodyTextIndentChar"/>
    <w:link w:val="BodyTextFirstIndent2"/>
    <w:uiPriority w:val="99"/>
    <w:semiHidden/>
    <w:rPr>
      <w:kern w:val="24"/>
    </w:rPr>
  </w:style>
  <w:style w:type="paragraph" w:styleId="BodyTextIndent2">
    <w:name w:val="Body Text Indent 2"/>
    <w:basedOn w:val="Normal"/>
    <w:link w:val="BodyTextIndent2Char"/>
    <w:uiPriority w:val="99"/>
    <w:semiHidden/>
    <w:unhideWhenUsed/>
    <w:pPr>
      <w:spacing w:after="120"/>
      <w:ind w:left="360" w:firstLine="0"/>
    </w:pPr>
  </w:style>
  <w:style w:type="character" w:customStyle="1" w:styleId="BodyTextIndent2Char">
    <w:name w:val="Body Text Indent 2 Char"/>
    <w:basedOn w:val="DefaultParagraphFont"/>
    <w:link w:val="BodyTextIndent2"/>
    <w:uiPriority w:val="99"/>
    <w:semiHidden/>
    <w:rPr>
      <w:kern w:val="24"/>
    </w:rPr>
  </w:style>
  <w:style w:type="paragraph" w:styleId="BodyTextIndent3">
    <w:name w:val="Body Text Indent 3"/>
    <w:basedOn w:val="Normal"/>
    <w:link w:val="BodyTextIndent3Char"/>
    <w:uiPriority w:val="99"/>
    <w:semiHidden/>
    <w:unhideWhenUsed/>
    <w:rsid w:val="00FF2002"/>
    <w:pPr>
      <w:spacing w:after="120"/>
      <w:ind w:left="360" w:firstLine="0"/>
    </w:pPr>
    <w:rPr>
      <w:sz w:val="22"/>
      <w:szCs w:val="16"/>
    </w:rPr>
  </w:style>
  <w:style w:type="character" w:customStyle="1" w:styleId="BodyTextIndent3Char">
    <w:name w:val="Body Text Indent 3 Char"/>
    <w:basedOn w:val="DefaultParagraphFont"/>
    <w:link w:val="BodyTextIndent3"/>
    <w:uiPriority w:val="99"/>
    <w:semiHidden/>
    <w:rsid w:val="00FF2002"/>
    <w:rPr>
      <w:kern w:val="24"/>
      <w:sz w:val="22"/>
      <w:szCs w:val="16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FF2002"/>
    <w:pPr>
      <w:spacing w:after="200" w:line="240" w:lineRule="auto"/>
      <w:ind w:firstLine="0"/>
    </w:pPr>
    <w:rPr>
      <w:i/>
      <w:iCs/>
      <w:color w:val="000000" w:themeColor="text2"/>
      <w:sz w:val="22"/>
      <w:szCs w:val="18"/>
    </w:rPr>
  </w:style>
  <w:style w:type="paragraph" w:styleId="Closing">
    <w:name w:val="Closing"/>
    <w:basedOn w:val="Normal"/>
    <w:link w:val="ClosingChar"/>
    <w:uiPriority w:val="99"/>
    <w:semiHidden/>
    <w:unhideWhenUsed/>
    <w:pPr>
      <w:spacing w:line="240" w:lineRule="auto"/>
      <w:ind w:left="4320" w:firstLine="0"/>
    </w:pPr>
  </w:style>
  <w:style w:type="character" w:customStyle="1" w:styleId="ClosingChar">
    <w:name w:val="Closing Char"/>
    <w:basedOn w:val="DefaultParagraphFont"/>
    <w:link w:val="Closing"/>
    <w:uiPriority w:val="99"/>
    <w:semiHidden/>
    <w:rPr>
      <w:kern w:val="24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FF2002"/>
    <w:pPr>
      <w:spacing w:line="240" w:lineRule="auto"/>
      <w:ind w:firstLine="0"/>
    </w:pPr>
    <w:rPr>
      <w:sz w:val="22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FF2002"/>
    <w:rPr>
      <w:kern w:val="24"/>
      <w:sz w:val="22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Pr>
      <w:b/>
      <w:bCs/>
      <w:kern w:val="24"/>
      <w:sz w:val="20"/>
      <w:szCs w:val="20"/>
    </w:rPr>
  </w:style>
  <w:style w:type="paragraph" w:styleId="Date">
    <w:name w:val="Date"/>
    <w:basedOn w:val="Normal"/>
    <w:next w:val="Normal"/>
    <w:link w:val="DateChar"/>
    <w:uiPriority w:val="99"/>
    <w:semiHidden/>
    <w:unhideWhenUsed/>
    <w:pPr>
      <w:ind w:firstLine="0"/>
    </w:pPr>
  </w:style>
  <w:style w:type="character" w:customStyle="1" w:styleId="DateChar">
    <w:name w:val="Date Char"/>
    <w:basedOn w:val="DefaultParagraphFont"/>
    <w:link w:val="Date"/>
    <w:uiPriority w:val="99"/>
    <w:semiHidden/>
    <w:rPr>
      <w:kern w:val="24"/>
    </w:rPr>
  </w:style>
  <w:style w:type="paragraph" w:styleId="DocumentMap">
    <w:name w:val="Document Map"/>
    <w:basedOn w:val="Normal"/>
    <w:link w:val="DocumentMapChar"/>
    <w:uiPriority w:val="99"/>
    <w:semiHidden/>
    <w:unhideWhenUsed/>
    <w:rsid w:val="00FF2002"/>
    <w:pPr>
      <w:spacing w:line="240" w:lineRule="auto"/>
      <w:ind w:firstLine="0"/>
    </w:pPr>
    <w:rPr>
      <w:rFonts w:ascii="Segoe UI" w:hAnsi="Segoe UI" w:cs="Segoe UI"/>
      <w:sz w:val="22"/>
      <w:szCs w:val="16"/>
    </w:rPr>
  </w:style>
  <w:style w:type="character" w:customStyle="1" w:styleId="DocumentMapChar">
    <w:name w:val="Document Map Char"/>
    <w:basedOn w:val="DefaultParagraphFont"/>
    <w:link w:val="DocumentMap"/>
    <w:uiPriority w:val="99"/>
    <w:semiHidden/>
    <w:rsid w:val="00FF2002"/>
    <w:rPr>
      <w:rFonts w:ascii="Segoe UI" w:hAnsi="Segoe UI" w:cs="Segoe UI"/>
      <w:kern w:val="24"/>
      <w:sz w:val="22"/>
      <w:szCs w:val="16"/>
    </w:rPr>
  </w:style>
  <w:style w:type="paragraph" w:styleId="E-mailSignature">
    <w:name w:val="E-mail Signature"/>
    <w:basedOn w:val="Normal"/>
    <w:link w:val="E-mailSignatureChar"/>
    <w:uiPriority w:val="99"/>
    <w:semiHidden/>
    <w:unhideWhenUsed/>
    <w:pPr>
      <w:spacing w:line="240" w:lineRule="auto"/>
      <w:ind w:firstLine="0"/>
    </w:pPr>
  </w:style>
  <w:style w:type="character" w:customStyle="1" w:styleId="E-mailSignatureChar">
    <w:name w:val="E-mail Signature Char"/>
    <w:basedOn w:val="DefaultParagraphFont"/>
    <w:link w:val="E-mailSignature"/>
    <w:uiPriority w:val="99"/>
    <w:semiHidden/>
    <w:rPr>
      <w:kern w:val="24"/>
    </w:rPr>
  </w:style>
  <w:style w:type="paragraph" w:styleId="FootnoteText">
    <w:name w:val="footnote text"/>
    <w:basedOn w:val="Normal"/>
    <w:link w:val="FootnoteTextChar"/>
    <w:uiPriority w:val="99"/>
    <w:semiHidden/>
    <w:unhideWhenUsed/>
    <w:rsid w:val="00FF2002"/>
    <w:pPr>
      <w:spacing w:line="240" w:lineRule="auto"/>
    </w:pPr>
    <w:rPr>
      <w:sz w:val="22"/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FF2002"/>
    <w:rPr>
      <w:kern w:val="24"/>
      <w:sz w:val="22"/>
      <w:szCs w:val="20"/>
    </w:rPr>
  </w:style>
  <w:style w:type="paragraph" w:styleId="EnvelopeAddress">
    <w:name w:val="envelope address"/>
    <w:basedOn w:val="Normal"/>
    <w:uiPriority w:val="99"/>
    <w:semiHidden/>
    <w:unhideWhenUsed/>
    <w:pPr>
      <w:framePr w:w="7920" w:h="1980" w:hRule="exact" w:hSpace="180" w:wrap="auto" w:hAnchor="page" w:xAlign="center" w:yAlign="bottom"/>
      <w:spacing w:line="240" w:lineRule="auto"/>
      <w:ind w:left="2880" w:firstLine="0"/>
    </w:pPr>
    <w:rPr>
      <w:rFonts w:asciiTheme="majorHAnsi" w:eastAsiaTheme="majorEastAsia" w:hAnsiTheme="majorHAnsi" w:cstheme="majorBidi"/>
    </w:rPr>
  </w:style>
  <w:style w:type="paragraph" w:styleId="EnvelopeReturn">
    <w:name w:val="envelope return"/>
    <w:basedOn w:val="Normal"/>
    <w:uiPriority w:val="99"/>
    <w:semiHidden/>
    <w:unhideWhenUsed/>
    <w:rsid w:val="00FF2002"/>
    <w:pPr>
      <w:spacing w:line="240" w:lineRule="auto"/>
      <w:ind w:firstLine="0"/>
    </w:pPr>
    <w:rPr>
      <w:rFonts w:asciiTheme="majorHAnsi" w:eastAsiaTheme="majorEastAsia" w:hAnsiTheme="majorHAnsi" w:cstheme="majorBidi"/>
      <w:sz w:val="22"/>
      <w:szCs w:val="20"/>
    </w:rPr>
  </w:style>
  <w:style w:type="paragraph" w:styleId="Footer">
    <w:name w:val="footer"/>
    <w:basedOn w:val="Normal"/>
    <w:link w:val="FooterChar"/>
    <w:uiPriority w:val="99"/>
    <w:unhideWhenUsed/>
    <w:rsid w:val="008002C0"/>
    <w:pPr>
      <w:spacing w:line="240" w:lineRule="auto"/>
      <w:ind w:firstLine="0"/>
    </w:pPr>
  </w:style>
  <w:style w:type="character" w:customStyle="1" w:styleId="FooterChar">
    <w:name w:val="Footer Char"/>
    <w:basedOn w:val="DefaultParagraphFont"/>
    <w:link w:val="Footer"/>
    <w:uiPriority w:val="99"/>
    <w:rsid w:val="008002C0"/>
    <w:rPr>
      <w:kern w:val="24"/>
    </w:rPr>
  </w:style>
  <w:style w:type="table" w:styleId="TableGrid">
    <w:name w:val="Table Grid"/>
    <w:basedOn w:val="TableNormal"/>
    <w:uiPriority w:val="39"/>
    <w:pPr>
      <w:spacing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TableGridLight">
    <w:name w:val="Grid Table Light"/>
    <w:basedOn w:val="TableNormal"/>
    <w:uiPriority w:val="40"/>
    <w:pPr>
      <w:spacing w:line="240" w:lineRule="auto"/>
    </w:p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character" w:customStyle="1" w:styleId="Heading6Char">
    <w:name w:val="Heading 6 Char"/>
    <w:basedOn w:val="DefaultParagraphFont"/>
    <w:link w:val="Heading6"/>
    <w:uiPriority w:val="9"/>
    <w:semiHidden/>
    <w:rPr>
      <w:rFonts w:asciiTheme="majorHAnsi" w:eastAsiaTheme="majorEastAsia" w:hAnsiTheme="majorHAnsi" w:cstheme="majorBidi"/>
      <w:color w:val="6E6E6E" w:themeColor="accent1" w:themeShade="7F"/>
      <w:kern w:val="24"/>
    </w:rPr>
  </w:style>
  <w:style w:type="character" w:customStyle="1" w:styleId="Heading7Char">
    <w:name w:val="Heading 7 Char"/>
    <w:basedOn w:val="DefaultParagraphFont"/>
    <w:link w:val="Heading7"/>
    <w:uiPriority w:val="9"/>
    <w:semiHidden/>
    <w:rPr>
      <w:rFonts w:asciiTheme="majorHAnsi" w:eastAsiaTheme="majorEastAsia" w:hAnsiTheme="majorHAnsi" w:cstheme="majorBidi"/>
      <w:i/>
      <w:iCs/>
      <w:color w:val="6E6E6E" w:themeColor="accent1" w:themeShade="7F"/>
      <w:kern w:val="24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FF2002"/>
    <w:rPr>
      <w:rFonts w:asciiTheme="majorHAnsi" w:eastAsiaTheme="majorEastAsia" w:hAnsiTheme="majorHAnsi" w:cstheme="majorBidi"/>
      <w:color w:val="272727" w:themeColor="text1" w:themeTint="D8"/>
      <w:kern w:val="24"/>
      <w:sz w:val="22"/>
      <w:szCs w:val="21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FF2002"/>
    <w:rPr>
      <w:rFonts w:asciiTheme="majorHAnsi" w:eastAsiaTheme="majorEastAsia" w:hAnsiTheme="majorHAnsi" w:cstheme="majorBidi"/>
      <w:i/>
      <w:iCs/>
      <w:color w:val="272727" w:themeColor="text1" w:themeTint="D8"/>
      <w:kern w:val="24"/>
      <w:sz w:val="22"/>
      <w:szCs w:val="21"/>
    </w:rPr>
  </w:style>
  <w:style w:type="paragraph" w:styleId="HTMLAddress">
    <w:name w:val="HTML Address"/>
    <w:basedOn w:val="Normal"/>
    <w:link w:val="HTMLAddressChar"/>
    <w:uiPriority w:val="99"/>
    <w:semiHidden/>
    <w:unhideWhenUsed/>
    <w:pPr>
      <w:spacing w:line="240" w:lineRule="auto"/>
      <w:ind w:firstLine="0"/>
    </w:pPr>
    <w:rPr>
      <w:i/>
      <w:iCs/>
    </w:rPr>
  </w:style>
  <w:style w:type="character" w:customStyle="1" w:styleId="HTMLAddressChar">
    <w:name w:val="HTML Address Char"/>
    <w:basedOn w:val="DefaultParagraphFont"/>
    <w:link w:val="HTMLAddress"/>
    <w:uiPriority w:val="99"/>
    <w:semiHidden/>
    <w:rPr>
      <w:i/>
      <w:iCs/>
      <w:kern w:val="24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F2002"/>
    <w:pPr>
      <w:spacing w:line="240" w:lineRule="auto"/>
      <w:ind w:firstLine="0"/>
    </w:pPr>
    <w:rPr>
      <w:rFonts w:ascii="Consolas" w:hAnsi="Consolas" w:cs="Consolas"/>
      <w:sz w:val="22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F2002"/>
    <w:rPr>
      <w:rFonts w:ascii="Consolas" w:hAnsi="Consolas" w:cs="Consolas"/>
      <w:kern w:val="24"/>
      <w:sz w:val="22"/>
      <w:szCs w:val="20"/>
    </w:rPr>
  </w:style>
  <w:style w:type="paragraph" w:styleId="Index1">
    <w:name w:val="index 1"/>
    <w:basedOn w:val="Normal"/>
    <w:next w:val="Normal"/>
    <w:autoRedefine/>
    <w:uiPriority w:val="99"/>
    <w:semiHidden/>
    <w:unhideWhenUsed/>
    <w:pPr>
      <w:spacing w:line="240" w:lineRule="auto"/>
      <w:ind w:left="240" w:firstLine="0"/>
    </w:pPr>
  </w:style>
  <w:style w:type="paragraph" w:styleId="Index2">
    <w:name w:val="index 2"/>
    <w:basedOn w:val="Normal"/>
    <w:next w:val="Normal"/>
    <w:autoRedefine/>
    <w:uiPriority w:val="99"/>
    <w:semiHidden/>
    <w:unhideWhenUsed/>
    <w:pPr>
      <w:spacing w:line="240" w:lineRule="auto"/>
      <w:ind w:left="480" w:firstLine="0"/>
    </w:pPr>
  </w:style>
  <w:style w:type="paragraph" w:styleId="Index3">
    <w:name w:val="index 3"/>
    <w:basedOn w:val="Normal"/>
    <w:next w:val="Normal"/>
    <w:autoRedefine/>
    <w:uiPriority w:val="99"/>
    <w:semiHidden/>
    <w:unhideWhenUsed/>
    <w:pPr>
      <w:spacing w:line="240" w:lineRule="auto"/>
      <w:ind w:left="720" w:firstLine="0"/>
    </w:pPr>
  </w:style>
  <w:style w:type="paragraph" w:styleId="Index4">
    <w:name w:val="index 4"/>
    <w:basedOn w:val="Normal"/>
    <w:next w:val="Normal"/>
    <w:autoRedefine/>
    <w:uiPriority w:val="99"/>
    <w:semiHidden/>
    <w:unhideWhenUsed/>
    <w:pPr>
      <w:spacing w:line="240" w:lineRule="auto"/>
      <w:ind w:left="960" w:firstLine="0"/>
    </w:pPr>
  </w:style>
  <w:style w:type="paragraph" w:styleId="Index5">
    <w:name w:val="index 5"/>
    <w:basedOn w:val="Normal"/>
    <w:next w:val="Normal"/>
    <w:autoRedefine/>
    <w:uiPriority w:val="99"/>
    <w:semiHidden/>
    <w:unhideWhenUsed/>
    <w:pPr>
      <w:spacing w:line="240" w:lineRule="auto"/>
      <w:ind w:left="1200" w:firstLine="0"/>
    </w:pPr>
  </w:style>
  <w:style w:type="paragraph" w:styleId="Index6">
    <w:name w:val="index 6"/>
    <w:basedOn w:val="Normal"/>
    <w:next w:val="Normal"/>
    <w:autoRedefine/>
    <w:uiPriority w:val="99"/>
    <w:semiHidden/>
    <w:unhideWhenUsed/>
    <w:pPr>
      <w:spacing w:line="240" w:lineRule="auto"/>
      <w:ind w:left="1440" w:firstLine="0"/>
    </w:pPr>
  </w:style>
  <w:style w:type="paragraph" w:styleId="Index7">
    <w:name w:val="index 7"/>
    <w:basedOn w:val="Normal"/>
    <w:next w:val="Normal"/>
    <w:autoRedefine/>
    <w:uiPriority w:val="99"/>
    <w:semiHidden/>
    <w:unhideWhenUsed/>
    <w:pPr>
      <w:spacing w:line="240" w:lineRule="auto"/>
      <w:ind w:left="1680" w:firstLine="0"/>
    </w:pPr>
  </w:style>
  <w:style w:type="paragraph" w:styleId="Index8">
    <w:name w:val="index 8"/>
    <w:basedOn w:val="Normal"/>
    <w:next w:val="Normal"/>
    <w:autoRedefine/>
    <w:uiPriority w:val="99"/>
    <w:semiHidden/>
    <w:unhideWhenUsed/>
    <w:pPr>
      <w:spacing w:line="240" w:lineRule="auto"/>
      <w:ind w:left="1920" w:firstLine="0"/>
    </w:pPr>
  </w:style>
  <w:style w:type="paragraph" w:styleId="Index9">
    <w:name w:val="index 9"/>
    <w:basedOn w:val="Normal"/>
    <w:next w:val="Normal"/>
    <w:autoRedefine/>
    <w:uiPriority w:val="99"/>
    <w:semiHidden/>
    <w:unhideWhenUsed/>
    <w:pPr>
      <w:spacing w:line="240" w:lineRule="auto"/>
      <w:ind w:left="2160" w:firstLine="0"/>
    </w:pPr>
  </w:style>
  <w:style w:type="paragraph" w:styleId="IndexHeading">
    <w:name w:val="index heading"/>
    <w:basedOn w:val="Normal"/>
    <w:next w:val="Index1"/>
    <w:uiPriority w:val="99"/>
    <w:semiHidden/>
    <w:unhideWhenUsed/>
    <w:pPr>
      <w:ind w:firstLine="0"/>
    </w:pPr>
    <w:rPr>
      <w:rFonts w:asciiTheme="majorHAnsi" w:eastAsiaTheme="majorEastAsia" w:hAnsiTheme="majorHAnsi" w:cstheme="majorBidi"/>
      <w:b/>
      <w:bCs/>
    </w:rPr>
  </w:style>
  <w:style w:type="paragraph" w:styleId="IntenseQuote">
    <w:name w:val="Intense Quote"/>
    <w:basedOn w:val="Normal"/>
    <w:next w:val="Normal"/>
    <w:link w:val="IntenseQuoteChar"/>
    <w:uiPriority w:val="30"/>
    <w:semiHidden/>
    <w:unhideWhenUsed/>
    <w:qFormat/>
    <w:rsid w:val="005D3A03"/>
    <w:pPr>
      <w:pBdr>
        <w:top w:val="single" w:sz="4" w:space="10" w:color="404040" w:themeColor="text1" w:themeTint="BF"/>
        <w:bottom w:val="single" w:sz="4" w:space="10" w:color="404040" w:themeColor="text1" w:themeTint="BF"/>
      </w:pBdr>
      <w:spacing w:before="360" w:after="360"/>
      <w:ind w:left="864" w:right="864" w:firstLine="0"/>
      <w:jc w:val="center"/>
    </w:pPr>
    <w:rPr>
      <w:i/>
      <w:iCs/>
      <w:color w:val="404040" w:themeColor="text1" w:themeTint="BF"/>
    </w:rPr>
  </w:style>
  <w:style w:type="character" w:customStyle="1" w:styleId="IntenseQuoteChar">
    <w:name w:val="Intense Quote Char"/>
    <w:basedOn w:val="DefaultParagraphFont"/>
    <w:link w:val="IntenseQuote"/>
    <w:uiPriority w:val="30"/>
    <w:semiHidden/>
    <w:rsid w:val="005D3A03"/>
    <w:rPr>
      <w:i/>
      <w:iCs/>
      <w:color w:val="404040" w:themeColor="text1" w:themeTint="BF"/>
      <w:kern w:val="24"/>
    </w:rPr>
  </w:style>
  <w:style w:type="paragraph" w:styleId="List">
    <w:name w:val="List"/>
    <w:basedOn w:val="Normal"/>
    <w:uiPriority w:val="99"/>
    <w:semiHidden/>
    <w:unhideWhenUsed/>
    <w:pPr>
      <w:ind w:left="360" w:firstLine="0"/>
      <w:contextualSpacing/>
    </w:pPr>
  </w:style>
  <w:style w:type="paragraph" w:styleId="List2">
    <w:name w:val="List 2"/>
    <w:basedOn w:val="Normal"/>
    <w:uiPriority w:val="99"/>
    <w:semiHidden/>
    <w:unhideWhenUsed/>
    <w:pPr>
      <w:ind w:left="720" w:firstLine="0"/>
      <w:contextualSpacing/>
    </w:pPr>
  </w:style>
  <w:style w:type="paragraph" w:styleId="List3">
    <w:name w:val="List 3"/>
    <w:basedOn w:val="Normal"/>
    <w:uiPriority w:val="99"/>
    <w:semiHidden/>
    <w:unhideWhenUsed/>
    <w:pPr>
      <w:ind w:left="1080" w:firstLine="0"/>
      <w:contextualSpacing/>
    </w:pPr>
  </w:style>
  <w:style w:type="paragraph" w:styleId="List4">
    <w:name w:val="List 4"/>
    <w:basedOn w:val="Normal"/>
    <w:uiPriority w:val="99"/>
    <w:semiHidden/>
    <w:unhideWhenUsed/>
    <w:pPr>
      <w:ind w:left="1440" w:firstLine="0"/>
      <w:contextualSpacing/>
    </w:pPr>
  </w:style>
  <w:style w:type="paragraph" w:styleId="List5">
    <w:name w:val="List 5"/>
    <w:basedOn w:val="Normal"/>
    <w:uiPriority w:val="99"/>
    <w:semiHidden/>
    <w:unhideWhenUsed/>
    <w:pPr>
      <w:ind w:left="1800" w:firstLine="0"/>
      <w:contextualSpacing/>
    </w:pPr>
  </w:style>
  <w:style w:type="paragraph" w:styleId="ListBullet">
    <w:name w:val="List Bullet"/>
    <w:basedOn w:val="Normal"/>
    <w:uiPriority w:val="9"/>
    <w:unhideWhenUsed/>
    <w:qFormat/>
    <w:pPr>
      <w:numPr>
        <w:numId w:val="1"/>
      </w:numPr>
      <w:contextualSpacing/>
    </w:pPr>
  </w:style>
  <w:style w:type="paragraph" w:styleId="ListBullet2">
    <w:name w:val="List Bullet 2"/>
    <w:basedOn w:val="Normal"/>
    <w:uiPriority w:val="99"/>
    <w:semiHidden/>
    <w:unhideWhenUsed/>
    <w:pPr>
      <w:numPr>
        <w:numId w:val="2"/>
      </w:numPr>
      <w:ind w:firstLine="0"/>
      <w:contextualSpacing/>
    </w:pPr>
  </w:style>
  <w:style w:type="paragraph" w:styleId="ListBullet3">
    <w:name w:val="List Bullet 3"/>
    <w:basedOn w:val="Normal"/>
    <w:uiPriority w:val="99"/>
    <w:semiHidden/>
    <w:unhideWhenUsed/>
    <w:pPr>
      <w:numPr>
        <w:numId w:val="3"/>
      </w:numPr>
      <w:ind w:firstLine="0"/>
      <w:contextualSpacing/>
    </w:pPr>
  </w:style>
  <w:style w:type="paragraph" w:styleId="ListBullet4">
    <w:name w:val="List Bullet 4"/>
    <w:basedOn w:val="Normal"/>
    <w:uiPriority w:val="99"/>
    <w:semiHidden/>
    <w:unhideWhenUsed/>
    <w:pPr>
      <w:numPr>
        <w:numId w:val="4"/>
      </w:numPr>
      <w:ind w:firstLine="0"/>
      <w:contextualSpacing/>
    </w:pPr>
  </w:style>
  <w:style w:type="paragraph" w:styleId="ListBullet5">
    <w:name w:val="List Bullet 5"/>
    <w:basedOn w:val="Normal"/>
    <w:uiPriority w:val="99"/>
    <w:semiHidden/>
    <w:unhideWhenUsed/>
    <w:pPr>
      <w:numPr>
        <w:numId w:val="5"/>
      </w:numPr>
      <w:ind w:firstLine="0"/>
      <w:contextualSpacing/>
    </w:pPr>
  </w:style>
  <w:style w:type="paragraph" w:styleId="ListContinue">
    <w:name w:val="List Continue"/>
    <w:basedOn w:val="Normal"/>
    <w:uiPriority w:val="99"/>
    <w:semiHidden/>
    <w:unhideWhenUsed/>
    <w:pPr>
      <w:spacing w:after="120"/>
      <w:ind w:left="360" w:firstLine="0"/>
      <w:contextualSpacing/>
    </w:pPr>
  </w:style>
  <w:style w:type="paragraph" w:styleId="ListContinue2">
    <w:name w:val="List Continue 2"/>
    <w:basedOn w:val="Normal"/>
    <w:uiPriority w:val="99"/>
    <w:semiHidden/>
    <w:unhideWhenUsed/>
    <w:pPr>
      <w:spacing w:after="120"/>
      <w:ind w:left="720" w:firstLine="0"/>
      <w:contextualSpacing/>
    </w:pPr>
  </w:style>
  <w:style w:type="paragraph" w:styleId="ListContinue3">
    <w:name w:val="List Continue 3"/>
    <w:basedOn w:val="Normal"/>
    <w:uiPriority w:val="99"/>
    <w:semiHidden/>
    <w:unhideWhenUsed/>
    <w:pPr>
      <w:spacing w:after="120"/>
      <w:ind w:left="1080" w:firstLine="0"/>
      <w:contextualSpacing/>
    </w:pPr>
  </w:style>
  <w:style w:type="paragraph" w:styleId="ListContinue4">
    <w:name w:val="List Continue 4"/>
    <w:basedOn w:val="Normal"/>
    <w:uiPriority w:val="99"/>
    <w:semiHidden/>
    <w:unhideWhenUsed/>
    <w:pPr>
      <w:spacing w:after="120"/>
      <w:ind w:left="1440" w:firstLine="0"/>
      <w:contextualSpacing/>
    </w:pPr>
  </w:style>
  <w:style w:type="paragraph" w:styleId="ListContinue5">
    <w:name w:val="List Continue 5"/>
    <w:basedOn w:val="Normal"/>
    <w:uiPriority w:val="99"/>
    <w:semiHidden/>
    <w:unhideWhenUsed/>
    <w:pPr>
      <w:spacing w:after="120"/>
      <w:ind w:left="1800" w:firstLine="0"/>
      <w:contextualSpacing/>
    </w:pPr>
  </w:style>
  <w:style w:type="paragraph" w:styleId="ListNumber">
    <w:name w:val="List Number"/>
    <w:basedOn w:val="Normal"/>
    <w:uiPriority w:val="9"/>
    <w:unhideWhenUsed/>
    <w:qFormat/>
    <w:pPr>
      <w:numPr>
        <w:numId w:val="6"/>
      </w:numPr>
      <w:contextualSpacing/>
    </w:pPr>
  </w:style>
  <w:style w:type="paragraph" w:styleId="ListNumber2">
    <w:name w:val="List Number 2"/>
    <w:basedOn w:val="Normal"/>
    <w:uiPriority w:val="99"/>
    <w:semiHidden/>
    <w:unhideWhenUsed/>
    <w:pPr>
      <w:numPr>
        <w:numId w:val="7"/>
      </w:numPr>
      <w:ind w:firstLine="0"/>
      <w:contextualSpacing/>
    </w:pPr>
  </w:style>
  <w:style w:type="paragraph" w:styleId="ListNumber3">
    <w:name w:val="List Number 3"/>
    <w:basedOn w:val="Normal"/>
    <w:uiPriority w:val="99"/>
    <w:semiHidden/>
    <w:unhideWhenUsed/>
    <w:pPr>
      <w:numPr>
        <w:numId w:val="8"/>
      </w:numPr>
      <w:ind w:firstLine="0"/>
      <w:contextualSpacing/>
    </w:pPr>
  </w:style>
  <w:style w:type="paragraph" w:styleId="ListNumber4">
    <w:name w:val="List Number 4"/>
    <w:basedOn w:val="Normal"/>
    <w:uiPriority w:val="99"/>
    <w:semiHidden/>
    <w:unhideWhenUsed/>
    <w:pPr>
      <w:numPr>
        <w:numId w:val="9"/>
      </w:numPr>
      <w:ind w:firstLine="0"/>
      <w:contextualSpacing/>
    </w:pPr>
  </w:style>
  <w:style w:type="paragraph" w:styleId="ListNumber5">
    <w:name w:val="List Number 5"/>
    <w:basedOn w:val="Normal"/>
    <w:uiPriority w:val="99"/>
    <w:semiHidden/>
    <w:unhideWhenUsed/>
    <w:pPr>
      <w:numPr>
        <w:numId w:val="10"/>
      </w:numPr>
      <w:ind w:firstLine="0"/>
      <w:contextualSpacing/>
    </w:pPr>
  </w:style>
  <w:style w:type="paragraph" w:styleId="ListParagraph">
    <w:name w:val="List Paragraph"/>
    <w:basedOn w:val="Normal"/>
    <w:uiPriority w:val="34"/>
    <w:semiHidden/>
    <w:unhideWhenUsed/>
    <w:qFormat/>
    <w:pPr>
      <w:ind w:left="720" w:firstLine="0"/>
      <w:contextualSpacing/>
    </w:pPr>
  </w:style>
  <w:style w:type="paragraph" w:styleId="MacroText">
    <w:name w:val="macro"/>
    <w:link w:val="MacroTextChar"/>
    <w:uiPriority w:val="99"/>
    <w:semiHidden/>
    <w:unhideWhenUsed/>
    <w:rsid w:val="00FF2002"/>
    <w:pPr>
      <w:tabs>
        <w:tab w:val="left" w:pos="480"/>
        <w:tab w:val="left" w:pos="960"/>
        <w:tab w:val="left" w:pos="1440"/>
        <w:tab w:val="left" w:pos="1920"/>
        <w:tab w:val="left" w:pos="2400"/>
        <w:tab w:val="left" w:pos="2880"/>
        <w:tab w:val="left" w:pos="3360"/>
        <w:tab w:val="left" w:pos="3840"/>
        <w:tab w:val="left" w:pos="4320"/>
      </w:tabs>
      <w:ind w:firstLine="0"/>
    </w:pPr>
    <w:rPr>
      <w:rFonts w:ascii="Consolas" w:hAnsi="Consolas" w:cs="Consolas"/>
      <w:kern w:val="24"/>
      <w:sz w:val="22"/>
      <w:szCs w:val="20"/>
    </w:rPr>
  </w:style>
  <w:style w:type="character" w:customStyle="1" w:styleId="MacroTextChar">
    <w:name w:val="Macro Text Char"/>
    <w:basedOn w:val="DefaultParagraphFont"/>
    <w:link w:val="MacroText"/>
    <w:uiPriority w:val="99"/>
    <w:semiHidden/>
    <w:rsid w:val="00FF2002"/>
    <w:rPr>
      <w:rFonts w:ascii="Consolas" w:hAnsi="Consolas" w:cs="Consolas"/>
      <w:kern w:val="24"/>
      <w:sz w:val="22"/>
      <w:szCs w:val="20"/>
    </w:rPr>
  </w:style>
  <w:style w:type="paragraph" w:styleId="MessageHeader">
    <w:name w:val="Message Header"/>
    <w:basedOn w:val="Normal"/>
    <w:link w:val="MessageHeaderChar"/>
    <w:uiPriority w:val="99"/>
    <w:semiHidden/>
    <w:unhideWhenUsed/>
    <w:pPr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shd w:val="pct20" w:color="auto" w:fill="auto"/>
      <w:spacing w:line="240" w:lineRule="auto"/>
      <w:ind w:left="1080" w:firstLine="0"/>
    </w:pPr>
    <w:rPr>
      <w:rFonts w:asciiTheme="majorHAnsi" w:eastAsiaTheme="majorEastAsia" w:hAnsiTheme="majorHAnsi" w:cstheme="majorBidi"/>
    </w:rPr>
  </w:style>
  <w:style w:type="character" w:customStyle="1" w:styleId="MessageHeaderChar">
    <w:name w:val="Message Header Char"/>
    <w:basedOn w:val="DefaultParagraphFont"/>
    <w:link w:val="MessageHeader"/>
    <w:uiPriority w:val="99"/>
    <w:semiHidden/>
    <w:rPr>
      <w:rFonts w:asciiTheme="majorHAnsi" w:eastAsiaTheme="majorEastAsia" w:hAnsiTheme="majorHAnsi" w:cstheme="majorBidi"/>
      <w:kern w:val="24"/>
      <w:shd w:val="pct20" w:color="auto" w:fill="auto"/>
    </w:rPr>
  </w:style>
  <w:style w:type="paragraph" w:styleId="NormalWeb">
    <w:name w:val="Normal (Web)"/>
    <w:basedOn w:val="Normal"/>
    <w:uiPriority w:val="99"/>
    <w:semiHidden/>
    <w:unhideWhenUsed/>
    <w:pPr>
      <w:ind w:firstLine="0"/>
    </w:pPr>
    <w:rPr>
      <w:rFonts w:ascii="Times New Roman" w:hAnsi="Times New Roman" w:cs="Times New Roman"/>
    </w:rPr>
  </w:style>
  <w:style w:type="paragraph" w:styleId="NormalIndent">
    <w:name w:val="Normal Indent"/>
    <w:basedOn w:val="Normal"/>
    <w:uiPriority w:val="99"/>
    <w:semiHidden/>
    <w:unhideWhenUsed/>
    <w:pPr>
      <w:ind w:left="720" w:firstLine="0"/>
    </w:pPr>
  </w:style>
  <w:style w:type="paragraph" w:styleId="NoteHeading">
    <w:name w:val="Note Heading"/>
    <w:basedOn w:val="Normal"/>
    <w:next w:val="Normal"/>
    <w:link w:val="NoteHeadingChar"/>
    <w:uiPriority w:val="99"/>
    <w:semiHidden/>
    <w:unhideWhenUsed/>
    <w:pPr>
      <w:spacing w:line="240" w:lineRule="auto"/>
      <w:ind w:firstLine="0"/>
    </w:pPr>
  </w:style>
  <w:style w:type="character" w:customStyle="1" w:styleId="NoteHeadingChar">
    <w:name w:val="Note Heading Char"/>
    <w:basedOn w:val="DefaultParagraphFont"/>
    <w:link w:val="NoteHeading"/>
    <w:uiPriority w:val="99"/>
    <w:semiHidden/>
    <w:rPr>
      <w:kern w:val="24"/>
    </w:rPr>
  </w:style>
  <w:style w:type="paragraph" w:styleId="PlainText">
    <w:name w:val="Plain Text"/>
    <w:basedOn w:val="Normal"/>
    <w:link w:val="PlainTextChar"/>
    <w:uiPriority w:val="99"/>
    <w:semiHidden/>
    <w:unhideWhenUsed/>
    <w:rsid w:val="00FF2002"/>
    <w:pPr>
      <w:spacing w:line="240" w:lineRule="auto"/>
      <w:ind w:firstLine="0"/>
    </w:pPr>
    <w:rPr>
      <w:rFonts w:ascii="Consolas" w:hAnsi="Consolas" w:cs="Consolas"/>
      <w:sz w:val="22"/>
      <w:szCs w:val="21"/>
    </w:rPr>
  </w:style>
  <w:style w:type="character" w:customStyle="1" w:styleId="PlainTextChar">
    <w:name w:val="Plain Text Char"/>
    <w:basedOn w:val="DefaultParagraphFont"/>
    <w:link w:val="PlainText"/>
    <w:uiPriority w:val="99"/>
    <w:semiHidden/>
    <w:rsid w:val="00FF2002"/>
    <w:rPr>
      <w:rFonts w:ascii="Consolas" w:hAnsi="Consolas" w:cs="Consolas"/>
      <w:kern w:val="24"/>
      <w:sz w:val="22"/>
      <w:szCs w:val="21"/>
    </w:rPr>
  </w:style>
  <w:style w:type="paragraph" w:styleId="Quote">
    <w:name w:val="Quote"/>
    <w:basedOn w:val="Normal"/>
    <w:next w:val="Normal"/>
    <w:link w:val="QuoteChar"/>
    <w:uiPriority w:val="29"/>
    <w:semiHidden/>
    <w:unhideWhenUsed/>
    <w:qFormat/>
    <w:pPr>
      <w:spacing w:before="200" w:after="160"/>
      <w:ind w:left="864" w:right="864" w:firstLine="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semiHidden/>
    <w:rPr>
      <w:i/>
      <w:iCs/>
      <w:color w:val="404040" w:themeColor="text1" w:themeTint="BF"/>
      <w:kern w:val="24"/>
    </w:rPr>
  </w:style>
  <w:style w:type="paragraph" w:styleId="Salutation">
    <w:name w:val="Salutation"/>
    <w:basedOn w:val="Normal"/>
    <w:next w:val="Normal"/>
    <w:link w:val="SalutationChar"/>
    <w:uiPriority w:val="99"/>
    <w:semiHidden/>
    <w:unhideWhenUsed/>
    <w:pPr>
      <w:ind w:firstLine="0"/>
    </w:pPr>
  </w:style>
  <w:style w:type="character" w:customStyle="1" w:styleId="SalutationChar">
    <w:name w:val="Salutation Char"/>
    <w:basedOn w:val="DefaultParagraphFont"/>
    <w:link w:val="Salutation"/>
    <w:uiPriority w:val="99"/>
    <w:semiHidden/>
    <w:rPr>
      <w:kern w:val="24"/>
    </w:rPr>
  </w:style>
  <w:style w:type="paragraph" w:styleId="Signature">
    <w:name w:val="Signature"/>
    <w:basedOn w:val="Normal"/>
    <w:link w:val="SignatureChar"/>
    <w:uiPriority w:val="99"/>
    <w:semiHidden/>
    <w:unhideWhenUsed/>
    <w:pPr>
      <w:spacing w:line="240" w:lineRule="auto"/>
      <w:ind w:left="4320" w:firstLine="0"/>
    </w:pPr>
  </w:style>
  <w:style w:type="character" w:customStyle="1" w:styleId="SignatureChar">
    <w:name w:val="Signature Char"/>
    <w:basedOn w:val="DefaultParagraphFont"/>
    <w:link w:val="Signature"/>
    <w:uiPriority w:val="99"/>
    <w:semiHidden/>
    <w:rPr>
      <w:kern w:val="24"/>
    </w:rPr>
  </w:style>
  <w:style w:type="paragraph" w:styleId="TableofAuthorities">
    <w:name w:val="table of authorities"/>
    <w:basedOn w:val="Normal"/>
    <w:next w:val="Normal"/>
    <w:uiPriority w:val="99"/>
    <w:semiHidden/>
    <w:unhideWhenUsed/>
    <w:pPr>
      <w:ind w:left="240" w:firstLine="0"/>
    </w:pPr>
  </w:style>
  <w:style w:type="paragraph" w:styleId="TableofFigures">
    <w:name w:val="table of figures"/>
    <w:basedOn w:val="Normal"/>
    <w:next w:val="Normal"/>
    <w:uiPriority w:val="99"/>
    <w:semiHidden/>
    <w:unhideWhenUsed/>
    <w:pPr>
      <w:ind w:firstLine="0"/>
    </w:pPr>
  </w:style>
  <w:style w:type="paragraph" w:styleId="TOAHeading">
    <w:name w:val="toa heading"/>
    <w:basedOn w:val="Normal"/>
    <w:next w:val="Normal"/>
    <w:uiPriority w:val="99"/>
    <w:semiHidden/>
    <w:unhideWhenUsed/>
    <w:pPr>
      <w:spacing w:before="120"/>
      <w:ind w:firstLine="0"/>
    </w:pPr>
    <w:rPr>
      <w:rFonts w:asciiTheme="majorHAnsi" w:eastAsiaTheme="majorEastAsia" w:hAnsiTheme="majorHAnsi" w:cstheme="majorBidi"/>
      <w:b/>
      <w:bCs/>
    </w:rPr>
  </w:style>
  <w:style w:type="paragraph" w:styleId="TOC4">
    <w:name w:val="toc 4"/>
    <w:basedOn w:val="Normal"/>
    <w:next w:val="Normal"/>
    <w:autoRedefine/>
    <w:uiPriority w:val="39"/>
    <w:semiHidden/>
    <w:unhideWhenUsed/>
    <w:pPr>
      <w:spacing w:after="100"/>
      <w:ind w:left="720" w:firstLine="0"/>
    </w:pPr>
  </w:style>
  <w:style w:type="paragraph" w:styleId="TOC5">
    <w:name w:val="toc 5"/>
    <w:basedOn w:val="Normal"/>
    <w:next w:val="Normal"/>
    <w:autoRedefine/>
    <w:uiPriority w:val="39"/>
    <w:semiHidden/>
    <w:unhideWhenUsed/>
    <w:pPr>
      <w:spacing w:after="100"/>
      <w:ind w:left="960" w:firstLine="0"/>
    </w:pPr>
  </w:style>
  <w:style w:type="paragraph" w:styleId="TOC6">
    <w:name w:val="toc 6"/>
    <w:basedOn w:val="Normal"/>
    <w:next w:val="Normal"/>
    <w:autoRedefine/>
    <w:uiPriority w:val="39"/>
    <w:semiHidden/>
    <w:unhideWhenUsed/>
    <w:pPr>
      <w:spacing w:after="100"/>
      <w:ind w:left="1200" w:firstLine="0"/>
    </w:pPr>
  </w:style>
  <w:style w:type="paragraph" w:styleId="TOC7">
    <w:name w:val="toc 7"/>
    <w:basedOn w:val="Normal"/>
    <w:next w:val="Normal"/>
    <w:autoRedefine/>
    <w:uiPriority w:val="39"/>
    <w:semiHidden/>
    <w:unhideWhenUsed/>
    <w:pPr>
      <w:spacing w:after="100"/>
      <w:ind w:left="1440" w:firstLine="0"/>
    </w:pPr>
  </w:style>
  <w:style w:type="paragraph" w:styleId="TOC8">
    <w:name w:val="toc 8"/>
    <w:basedOn w:val="Normal"/>
    <w:next w:val="Normal"/>
    <w:autoRedefine/>
    <w:uiPriority w:val="39"/>
    <w:semiHidden/>
    <w:unhideWhenUsed/>
    <w:pPr>
      <w:spacing w:after="100"/>
      <w:ind w:left="1680" w:firstLine="0"/>
    </w:pPr>
  </w:style>
  <w:style w:type="paragraph" w:styleId="TOC9">
    <w:name w:val="toc 9"/>
    <w:basedOn w:val="Normal"/>
    <w:next w:val="Normal"/>
    <w:autoRedefine/>
    <w:uiPriority w:val="39"/>
    <w:semiHidden/>
    <w:unhideWhenUsed/>
    <w:pPr>
      <w:spacing w:after="100"/>
      <w:ind w:left="1920" w:firstLine="0"/>
    </w:pPr>
  </w:style>
  <w:style w:type="character" w:styleId="EndnoteReference">
    <w:name w:val="endnote reference"/>
    <w:basedOn w:val="DefaultParagraphFont"/>
    <w:uiPriority w:val="99"/>
    <w:semiHidden/>
    <w:unhideWhenUsed/>
    <w:rPr>
      <w:vertAlign w:val="superscript"/>
    </w:rPr>
  </w:style>
  <w:style w:type="character" w:styleId="FootnoteReference">
    <w:name w:val="footnote reference"/>
    <w:basedOn w:val="DefaultParagraphFont"/>
    <w:uiPriority w:val="5"/>
    <w:unhideWhenUsed/>
    <w:qFormat/>
    <w:rPr>
      <w:vertAlign w:val="superscript"/>
    </w:rPr>
  </w:style>
  <w:style w:type="table" w:customStyle="1" w:styleId="APAReport">
    <w:name w:val="APA Report"/>
    <w:basedOn w:val="TableNormal"/>
    <w:uiPriority w:val="99"/>
    <w:rsid w:val="00BF4184"/>
    <w:pPr>
      <w:spacing w:line="240" w:lineRule="auto"/>
      <w:ind w:firstLine="0"/>
    </w:pPr>
    <w:tblPr>
      <w:tblBorders>
        <w:top w:val="single" w:sz="12" w:space="0" w:color="auto"/>
        <w:bottom w:val="single" w:sz="12" w:space="0" w:color="auto"/>
      </w:tblBorders>
    </w:tblPr>
    <w:tblStylePr w:type="firstRow">
      <w:rPr>
        <w:rFonts w:asciiTheme="majorHAnsi" w:hAnsiTheme="majorHAnsi"/>
      </w:rPr>
      <w:tblPr/>
      <w:trPr>
        <w:tblHeader/>
      </w:trPr>
      <w:tcPr>
        <w:tcBorders>
          <w:top w:val="single" w:sz="12" w:space="0" w:color="auto"/>
          <w:left w:val="nil"/>
          <w:bottom w:val="single" w:sz="12" w:space="0" w:color="auto"/>
          <w:right w:val="nil"/>
          <w:insideH w:val="nil"/>
          <w:insideV w:val="nil"/>
          <w:tl2br w:val="nil"/>
          <w:tr2bl w:val="nil"/>
        </w:tcBorders>
      </w:tcPr>
    </w:tblStylePr>
  </w:style>
  <w:style w:type="paragraph" w:customStyle="1" w:styleId="TableFigure">
    <w:name w:val="Table/Figure"/>
    <w:basedOn w:val="Normal"/>
    <w:uiPriority w:val="39"/>
    <w:qFormat/>
    <w:pPr>
      <w:spacing w:before="240"/>
      <w:ind w:firstLine="0"/>
      <w:contextualSpacing/>
    </w:pPr>
  </w:style>
  <w:style w:type="table" w:styleId="PlainTable1">
    <w:name w:val="Plain Table 1"/>
    <w:basedOn w:val="TableNormal"/>
    <w:uiPriority w:val="41"/>
    <w:rsid w:val="00E6004D"/>
    <w:pPr>
      <w:spacing w:line="240" w:lineRule="auto"/>
    </w:pPr>
    <w:tblPr>
      <w:tblStyleRowBandSize w:val="1"/>
      <w:tblStyleColBandSize w:val="1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 w:themeColor="background1" w:themeShade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character" w:styleId="CommentReference">
    <w:name w:val="annotation reference"/>
    <w:basedOn w:val="DefaultParagraphFont"/>
    <w:uiPriority w:val="99"/>
    <w:semiHidden/>
    <w:unhideWhenUsed/>
    <w:rsid w:val="00FF2002"/>
    <w:rPr>
      <w:sz w:val="22"/>
      <w:szCs w:val="16"/>
    </w:rPr>
  </w:style>
  <w:style w:type="paragraph" w:styleId="EndnoteText">
    <w:name w:val="endnote text"/>
    <w:basedOn w:val="Normal"/>
    <w:link w:val="EndnoteTextChar"/>
    <w:uiPriority w:val="99"/>
    <w:semiHidden/>
    <w:unhideWhenUsed/>
    <w:qFormat/>
    <w:rsid w:val="00FF2002"/>
    <w:pPr>
      <w:spacing w:line="240" w:lineRule="auto"/>
    </w:pPr>
    <w:rPr>
      <w:sz w:val="22"/>
      <w:szCs w:val="20"/>
    </w:rPr>
  </w:style>
  <w:style w:type="character" w:customStyle="1" w:styleId="EndnoteTextChar">
    <w:name w:val="Endnote Text Char"/>
    <w:basedOn w:val="DefaultParagraphFont"/>
    <w:link w:val="EndnoteText"/>
    <w:uiPriority w:val="99"/>
    <w:semiHidden/>
    <w:rsid w:val="00FF2002"/>
    <w:rPr>
      <w:kern w:val="24"/>
      <w:sz w:val="22"/>
      <w:szCs w:val="20"/>
    </w:rPr>
  </w:style>
  <w:style w:type="character" w:styleId="HTMLCode">
    <w:name w:val="HTML Code"/>
    <w:basedOn w:val="DefaultParagraphFont"/>
    <w:uiPriority w:val="99"/>
    <w:semiHidden/>
    <w:unhideWhenUsed/>
    <w:rsid w:val="00FF2002"/>
    <w:rPr>
      <w:rFonts w:ascii="Consolas" w:hAnsi="Consolas"/>
      <w:sz w:val="22"/>
      <w:szCs w:val="20"/>
    </w:rPr>
  </w:style>
  <w:style w:type="character" w:styleId="HTMLKeyboard">
    <w:name w:val="HTML Keyboard"/>
    <w:basedOn w:val="DefaultParagraphFont"/>
    <w:uiPriority w:val="99"/>
    <w:semiHidden/>
    <w:unhideWhenUsed/>
    <w:rsid w:val="00FF2002"/>
    <w:rPr>
      <w:rFonts w:ascii="Consolas" w:hAnsi="Consolas"/>
      <w:sz w:val="22"/>
      <w:szCs w:val="20"/>
    </w:rPr>
  </w:style>
  <w:style w:type="character" w:styleId="HTMLTypewriter">
    <w:name w:val="HTML Typewriter"/>
    <w:basedOn w:val="DefaultParagraphFont"/>
    <w:uiPriority w:val="99"/>
    <w:semiHidden/>
    <w:unhideWhenUsed/>
    <w:rsid w:val="00FF2002"/>
    <w:rPr>
      <w:rFonts w:ascii="Consolas" w:hAnsi="Consolas"/>
      <w:sz w:val="22"/>
      <w:szCs w:val="20"/>
    </w:rPr>
  </w:style>
  <w:style w:type="character" w:styleId="IntenseEmphasis">
    <w:name w:val="Intense Emphasis"/>
    <w:basedOn w:val="DefaultParagraphFont"/>
    <w:uiPriority w:val="21"/>
    <w:semiHidden/>
    <w:unhideWhenUsed/>
    <w:qFormat/>
    <w:rsid w:val="005D3A03"/>
    <w:rPr>
      <w:i/>
      <w:iCs/>
      <w:color w:val="373737" w:themeColor="accent1" w:themeShade="40"/>
    </w:rPr>
  </w:style>
  <w:style w:type="character" w:styleId="IntenseReference">
    <w:name w:val="Intense Reference"/>
    <w:basedOn w:val="DefaultParagraphFont"/>
    <w:uiPriority w:val="32"/>
    <w:semiHidden/>
    <w:unhideWhenUsed/>
    <w:qFormat/>
    <w:rsid w:val="00BA45DB"/>
    <w:rPr>
      <w:b/>
      <w:bCs/>
      <w:caps w:val="0"/>
      <w:smallCaps/>
      <w:color w:val="595959" w:themeColor="text1" w:themeTint="A6"/>
      <w:spacing w:val="5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9A6A3B"/>
    <w:pPr>
      <w:spacing w:before="240"/>
      <w:ind w:firstLine="720"/>
      <w:jc w:val="left"/>
      <w:outlineLvl w:val="9"/>
    </w:pPr>
    <w:rPr>
      <w:bCs w:val="0"/>
      <w:szCs w:val="32"/>
    </w:rPr>
  </w:style>
  <w:style w:type="character" w:styleId="FollowedHyperlink">
    <w:name w:val="FollowedHyperlink"/>
    <w:basedOn w:val="DefaultParagraphFont"/>
    <w:uiPriority w:val="99"/>
    <w:semiHidden/>
    <w:unhideWhenUsed/>
    <w:rsid w:val="009A6A3B"/>
    <w:rPr>
      <w:color w:val="595959" w:themeColor="text1" w:themeTint="A6"/>
      <w:u w:val="single"/>
    </w:rPr>
  </w:style>
  <w:style w:type="paragraph" w:customStyle="1" w:styleId="Title2">
    <w:name w:val="Title 2"/>
    <w:basedOn w:val="Normal"/>
    <w:uiPriority w:val="1"/>
    <w:qFormat/>
    <w:rsid w:val="00B823AA"/>
    <w:pPr>
      <w:ind w:firstLine="0"/>
      <w:jc w:val="center"/>
    </w:pPr>
  </w:style>
  <w:style w:type="paragraph" w:customStyle="1" w:styleId="pedit">
    <w:name w:val="p_edit"/>
    <w:basedOn w:val="Normal"/>
    <w:rsid w:val="00A57A09"/>
    <w:pPr>
      <w:spacing w:before="100" w:beforeAutospacing="1" w:after="100" w:afterAutospacing="1" w:line="240" w:lineRule="auto"/>
      <w:ind w:firstLine="0"/>
    </w:pPr>
    <w:rPr>
      <w:rFonts w:ascii="Times New Roman" w:eastAsia="Times New Roman" w:hAnsi="Times New Roman" w:cs="Times New Roman"/>
      <w:kern w:val="0"/>
      <w:lang w:eastAsia="en-US"/>
    </w:rPr>
  </w:style>
  <w:style w:type="character" w:customStyle="1" w:styleId="NoSpacingChar">
    <w:name w:val="No Spacing Char"/>
    <w:aliases w:val="No Indent Char"/>
    <w:basedOn w:val="DefaultParagraphFont"/>
    <w:link w:val="NoSpacing"/>
    <w:uiPriority w:val="1"/>
    <w:rsid w:val="00AA3A03"/>
  </w:style>
  <w:style w:type="character" w:styleId="Hyperlink">
    <w:name w:val="Hyperlink"/>
    <w:basedOn w:val="DefaultParagraphFont"/>
    <w:uiPriority w:val="99"/>
    <w:unhideWhenUsed/>
    <w:rsid w:val="00584E63"/>
    <w:rPr>
      <w:color w:val="5F5F5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30095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432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134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1596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4185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72929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09066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6607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6690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8825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2901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3252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49802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6542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4047509">
              <w:marLeft w:val="0"/>
              <w:marRight w:val="0"/>
              <w:marTop w:val="150"/>
              <w:marBottom w:val="1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28602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2473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2223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3426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9972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9562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5367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50044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78310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4813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8350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5483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3347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0915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1907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06189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3507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5569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jpeg"/><Relationship Id="rId18" Type="http://schemas.openxmlformats.org/officeDocument/2006/relationships/image" Target="media/image10.jpg"/><Relationship Id="rId26" Type="http://schemas.openxmlformats.org/officeDocument/2006/relationships/hyperlink" Target="https://commons.wikimedia.org/wiki/File:Sixth_Tehran_map_1923.jpg" TargetMode="External"/><Relationship Id="rId3" Type="http://schemas.openxmlformats.org/officeDocument/2006/relationships/numbering" Target="numbering.xml"/><Relationship Id="rId21" Type="http://schemas.microsoft.com/office/2007/relationships/hdphoto" Target="media/hdphoto1.wdp"/><Relationship Id="rId7" Type="http://schemas.openxmlformats.org/officeDocument/2006/relationships/footnotes" Target="footnotes.xml"/><Relationship Id="rId12" Type="http://schemas.openxmlformats.org/officeDocument/2006/relationships/image" Target="media/image4.jpeg"/><Relationship Id="rId17" Type="http://schemas.openxmlformats.org/officeDocument/2006/relationships/image" Target="media/image9.jpg"/><Relationship Id="rId25" Type="http://schemas.openxmlformats.org/officeDocument/2006/relationships/image" Target="media/image14.jpg"/><Relationship Id="rId33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image" Target="media/image8.jpg"/><Relationship Id="rId20" Type="http://schemas.openxmlformats.org/officeDocument/2006/relationships/image" Target="media/image11.png"/><Relationship Id="rId29" Type="http://schemas.openxmlformats.org/officeDocument/2006/relationships/hyperlink" Target="https://article.tebyan.net/191111" TargetMode="Externa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24" Type="http://schemas.openxmlformats.org/officeDocument/2006/relationships/image" Target="media/image13.jpg"/><Relationship Id="rId32" Type="http://schemas.openxmlformats.org/officeDocument/2006/relationships/fontTable" Target="fontTable.xml"/><Relationship Id="rId5" Type="http://schemas.openxmlformats.org/officeDocument/2006/relationships/settings" Target="settings.xml"/><Relationship Id="rId15" Type="http://schemas.openxmlformats.org/officeDocument/2006/relationships/image" Target="media/image7.jpg"/><Relationship Id="rId23" Type="http://schemas.openxmlformats.org/officeDocument/2006/relationships/hyperlink" Target="https://www.kojaro.com/2016/9/1/121619/national-museum-iran/" TargetMode="External"/><Relationship Id="rId28" Type="http://schemas.openxmlformats.org/officeDocument/2006/relationships/hyperlink" Target="http://www.shanbeh-shahr.com/Home/Content/3" TargetMode="External"/><Relationship Id="rId10" Type="http://schemas.openxmlformats.org/officeDocument/2006/relationships/image" Target="media/image2.png"/><Relationship Id="rId19" Type="http://schemas.openxmlformats.org/officeDocument/2006/relationships/hyperlink" Target="https://www.karnaval.ir/attraction/abgineh-museum-of-tehran" TargetMode="External"/><Relationship Id="rId31" Type="http://schemas.openxmlformats.org/officeDocument/2006/relationships/header" Target="header1.xml"/><Relationship Id="rId4" Type="http://schemas.openxmlformats.org/officeDocument/2006/relationships/styles" Target="styles.xml"/><Relationship Id="rId9" Type="http://schemas.openxmlformats.org/officeDocument/2006/relationships/image" Target="media/image1.jpg"/><Relationship Id="rId14" Type="http://schemas.openxmlformats.org/officeDocument/2006/relationships/image" Target="media/image6.jpeg"/><Relationship Id="rId22" Type="http://schemas.openxmlformats.org/officeDocument/2006/relationships/image" Target="media/image12.jpg"/><Relationship Id="rId27" Type="http://schemas.openxmlformats.org/officeDocument/2006/relationships/image" Target="media/image15.jpg"/><Relationship Id="rId30" Type="http://schemas.openxmlformats.org/officeDocument/2006/relationships/hyperlink" Target="http://www.amordadnews.com///content/5343" TargetMode="External"/><Relationship Id="rId8" Type="http://schemas.openxmlformats.org/officeDocument/2006/relationships/endnotes" Target="endnotes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pegah\AppData\Roaming\Microsoft\Templates\APA%20style%20report%20(6th%20edition).dotx" TargetMode="External"/></Relationships>
</file>

<file path=word/theme/theme1.xml><?xml version="1.0" encoding="utf-8"?>
<a:theme xmlns:a="http://schemas.openxmlformats.org/drawingml/2006/main" name="Office Theme">
  <a:themeElements>
    <a:clrScheme name="Grayscale">
      <a:dk1>
        <a:sysClr val="windowText" lastClr="000000"/>
      </a:dk1>
      <a:lt1>
        <a:sysClr val="window" lastClr="FFFFFF"/>
      </a:lt1>
      <a:dk2>
        <a:srgbClr val="000000"/>
      </a:dk2>
      <a:lt2>
        <a:srgbClr val="F8F8F8"/>
      </a:lt2>
      <a:accent1>
        <a:srgbClr val="DDDDDD"/>
      </a:accent1>
      <a:accent2>
        <a:srgbClr val="B2B2B2"/>
      </a:accent2>
      <a:accent3>
        <a:srgbClr val="969696"/>
      </a:accent3>
      <a:accent4>
        <a:srgbClr val="808080"/>
      </a:accent4>
      <a:accent5>
        <a:srgbClr val="5F5F5F"/>
      </a:accent5>
      <a:accent6>
        <a:srgbClr val="4D4D4D"/>
      </a:accent6>
      <a:hlink>
        <a:srgbClr val="5F5F5F"/>
      </a:hlink>
      <a:folHlink>
        <a:srgbClr val="919191"/>
      </a:folHlink>
    </a:clrScheme>
    <a:fontScheme name="Times New Roman">
      <a:majorFont>
        <a:latin typeface="Times New Roman"/>
        <a:ea typeface=""/>
        <a:cs typeface=""/>
      </a:majorFont>
      <a:minorFont>
        <a:latin typeface="Times New Roman"/>
        <a:ea typeface=""/>
        <a:cs typeface="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word/webextensions/_rels/taskpanes.xml.rels><?xml version="1.0" encoding="UTF-8" standalone="yes"?>
<Relationships xmlns="http://schemas.openxmlformats.org/package/2006/relationships"><Relationship Id="rId1" Type="http://schemas.microsoft.com/office/2011/relationships/webextension" Target="webextension1.xml"/></Relationships>
</file>

<file path=word/webextensions/taskpanes.xml><?xml version="1.0" encoding="utf-8"?>
<wetp:taskpanes xmlns:wetp="http://schemas.microsoft.com/office/webextensions/taskpanes/2010/11">
  <wetp:taskpane dockstate="right" visibility="0" width="875" row="1">
    <wetp:webextensionref xmlns:r="http://schemas.openxmlformats.org/officeDocument/2006/relationships" r:id="rId1"/>
  </wetp:taskpane>
</wetp:taskpanes>
</file>

<file path=word/webextensions/webextension1.xml><?xml version="1.0" encoding="utf-8"?>
<we:webextension xmlns:we="http://schemas.microsoft.com/office/webextensions/webextension/2010/11" id="{348C3BB7-F6EE-415E-B802-3F2FF7A35B19}">
  <we:reference id="wa104099688" version="1.3.0.0" store="en-US" storeType="OMEX"/>
  <we:alternateReferences/>
  <we:properties/>
  <we:bindings/>
  <we:snapshot xmlns:r="http://schemas.openxmlformats.org/officeDocument/2006/relationships"/>
</we:webextension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CoverPageProperties xmlns="http://schemas.microsoft.com/office/2006/coverPageProps">
  <PublishDate/>
  <Abstract/>
  <CompanyAddress/>
  <CompanyPhone/>
  <CompanyFax/>
  <CompanyEmail/>
</CoverPageProperties>
</file>

<file path=customXml/item2.xml><?xml version="1.0" encoding="utf-8"?>
<b:Sources xmlns:b="http://schemas.openxmlformats.org/officeDocument/2006/bibliography" SelectedStyle="\APASixthEditionOfficeOnline.xsl" StyleName="APA" Version="6">
  <b:Source>
    <b:Tag>Article</b:Tag>
    <b:SourceType>JournalArticle</b:SourceType>
    <b:Guid>{A9826F97-9AB6-4323-9880-F46D9FA5FDF4}</b:Guid>
    <b:Title>Article Title</b:Title>
    <b:Year>Year</b:Year>
    <b:JournalName>Journal Title</b:JournalName>
    <b:Pages>Pages From - To</b:Pages>
    <b:Author>
      <b:Author>
        <b:NameList>
          <b:Person>
            <b:Last>Last Name</b:Last>
            <b:First>First,</b:First>
            <b:Middle>Middle</b:Middle>
          </b:Person>
        </b:NameList>
      </b:Author>
    </b:Author>
    <b:RefOrder>1</b:RefOrder>
  </b:Source>
  <b:Source>
    <b:Tag>Last</b:Tag>
    <b:SourceType>Book</b:SourceType>
    <b:Guid>{60AAA012-579D-4CB3-B717-40E27E8995F9}</b:Guid>
    <b:Title>Book Title</b:Title>
    <b:Year>Year</b:Year>
    <b:City>City Name</b:City>
    <b:Publisher>Publisher Name</b:Publisher>
    <b:Author>
      <b:Author>
        <b:NameList>
          <b:Person>
            <b:Last>Last Name</b:Last>
            <b:First>First,</b:First>
            <b:Middle>Middle</b:Middle>
          </b:Person>
        </b:NameList>
      </b:Author>
    </b:Author>
    <b:RefOrder>2</b:RefOrder>
  </b:Source>
</b:Sources>
</file>

<file path=customXml/itemProps1.xml><?xml version="1.0" encoding="utf-8"?>
<ds:datastoreItem xmlns:ds="http://schemas.openxmlformats.org/officeDocument/2006/customXml" ds:itemID="{55AF091B-3C7A-41E3-B477-F2FDAA23CFDA}">
  <ds:schemaRefs>
    <ds:schemaRef ds:uri="http://schemas.microsoft.com/office/2006/coverPageProps"/>
  </ds:schemaRefs>
</ds:datastoreItem>
</file>

<file path=customXml/itemProps2.xml><?xml version="1.0" encoding="utf-8"?>
<ds:datastoreItem xmlns:ds="http://schemas.openxmlformats.org/officeDocument/2006/customXml" ds:itemID="{AC1A2E6E-7756-4602-99AF-6435FCE4973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APA style report (6th edition).dotx</Template>
  <TotalTime>950</TotalTime>
  <Pages>12</Pages>
  <Words>1739</Words>
  <Characters>9913</Characters>
  <Application>Microsoft Office Word</Application>
  <DocSecurity>0</DocSecurity>
  <Lines>82</Lines>
  <Paragraphs>23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Headings</vt:lpstr>
      </vt:variant>
      <vt:variant>
        <vt:i4>6</vt:i4>
      </vt:variant>
    </vt:vector>
  </HeadingPairs>
  <TitlesOfParts>
    <vt:vector size="7" baseType="lpstr">
      <vt:lpstr>سی تیر در گذر زمان</vt:lpstr>
      <vt:lpstr>سی تیر</vt:lpstr>
      <vt:lpstr>سی تیر در دوره ی قاجار</vt:lpstr>
      <vt:lpstr>    این خیابان در محله ی تازه تاسیس دولت که  از زمان ناصرالدین شاه  , با ویلای متمول</vt:lpstr>
      <vt:lpstr>    برخلاف بیشتر خیابان های شمالی-جنوبی محله ,  این معبر به واسطه ی باغ جناب امین ال</vt:lpstr>
      <vt:lpstr>    به نظر میرسد یکی از دلایل ساخت این خیابان که به دلیل باغ و احترام به مالکش آنرا </vt:lpstr>
      <vt:lpstr>        سی تیر در مشروطه</vt:lpstr>
    </vt:vector>
  </TitlesOfParts>
  <Company/>
  <LinksUpToDate>false</LinksUpToDate>
  <CharactersWithSpaces>11629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سی تیر در گذر زمان</dc:title>
  <dc:subject/>
  <dc:creator>Windows User</dc:creator>
  <cp:keywords/>
  <dc:description/>
  <cp:lastModifiedBy>Mohammad</cp:lastModifiedBy>
  <cp:revision>24</cp:revision>
  <dcterms:created xsi:type="dcterms:W3CDTF">2019-01-24T12:33:00Z</dcterms:created>
  <dcterms:modified xsi:type="dcterms:W3CDTF">2019-10-14T19:16:00Z</dcterms:modified>
</cp:coreProperties>
</file>